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85A9D" w14:textId="6837446E" w:rsidR="00B63527" w:rsidRPr="00B62872" w:rsidRDefault="00B63527" w:rsidP="00B63527">
      <w:pPr>
        <w:spacing w:after="0"/>
        <w:ind w:left="1988" w:hanging="1988"/>
        <w:rPr>
          <w:rFonts w:ascii="Arial" w:hAnsi="Arial" w:cs="Arial"/>
          <w:b/>
          <w:sz w:val="24"/>
          <w:lang w:val="en-US"/>
        </w:rPr>
      </w:pPr>
      <w:bookmarkStart w:id="0" w:name="_GoBack"/>
      <w:bookmarkEnd w:id="0"/>
      <w:r w:rsidRPr="00E32003">
        <w:rPr>
          <w:rFonts w:ascii="Arial" w:hAnsi="Arial" w:cs="Arial"/>
          <w:b/>
          <w:sz w:val="24"/>
          <w:lang w:val="en-US"/>
        </w:rPr>
        <w:t>3GPP TSG RAN WG1</w:t>
      </w:r>
      <w:r>
        <w:rPr>
          <w:rFonts w:ascii="Arial" w:hAnsi="Arial" w:cs="Arial"/>
          <w:b/>
          <w:sz w:val="24"/>
          <w:lang w:val="en-US"/>
        </w:rPr>
        <w:t xml:space="preserve"> Meeting #97</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32003">
        <w:rPr>
          <w:rFonts w:ascii="Arial" w:hAnsi="Arial" w:cs="Arial"/>
          <w:b/>
          <w:sz w:val="24"/>
          <w:lang w:val="en-US"/>
        </w:rPr>
        <w:t>R1-19</w:t>
      </w:r>
      <w:r w:rsidR="00872B5D" w:rsidRPr="00872B5D">
        <w:rPr>
          <w:rFonts w:ascii="Arial" w:hAnsi="Arial" w:cs="Arial"/>
          <w:b/>
          <w:sz w:val="24"/>
          <w:lang w:val="en-US"/>
        </w:rPr>
        <w:t>06822</w:t>
      </w:r>
    </w:p>
    <w:p w14:paraId="5A291A11" w14:textId="77777777" w:rsidR="00B63527" w:rsidRPr="00B62872" w:rsidRDefault="00B63527" w:rsidP="00B63527">
      <w:pPr>
        <w:spacing w:after="0"/>
        <w:ind w:left="1988" w:hanging="1988"/>
        <w:rPr>
          <w:rFonts w:ascii="Arial" w:hAnsi="Arial" w:cs="Arial"/>
          <w:b/>
          <w:sz w:val="24"/>
          <w:lang w:val="en-US"/>
        </w:rPr>
      </w:pPr>
      <w:r>
        <w:rPr>
          <w:rFonts w:ascii="Arial" w:hAnsi="Arial" w:cs="Arial"/>
          <w:b/>
          <w:sz w:val="24"/>
          <w:lang w:val="en-US"/>
        </w:rPr>
        <w:t>Reno</w:t>
      </w:r>
      <w:r w:rsidRPr="00B62872">
        <w:rPr>
          <w:rFonts w:ascii="Arial" w:hAnsi="Arial" w:cs="Arial"/>
          <w:b/>
          <w:sz w:val="24"/>
          <w:lang w:val="en-US"/>
        </w:rPr>
        <w:t xml:space="preserve">, </w:t>
      </w:r>
      <w:r>
        <w:rPr>
          <w:rFonts w:ascii="Arial" w:hAnsi="Arial" w:cs="Arial"/>
          <w:b/>
          <w:sz w:val="24"/>
          <w:lang w:val="en-US"/>
        </w:rPr>
        <w:t>USA</w:t>
      </w:r>
      <w:r w:rsidRPr="00B62872">
        <w:rPr>
          <w:rFonts w:ascii="Arial" w:hAnsi="Arial" w:cs="Arial"/>
          <w:b/>
          <w:sz w:val="24"/>
          <w:lang w:val="en-US"/>
        </w:rPr>
        <w:t xml:space="preserve">, </w:t>
      </w:r>
      <w:r>
        <w:rPr>
          <w:rFonts w:ascii="Arial" w:hAnsi="Arial" w:cs="Arial"/>
          <w:b/>
          <w:sz w:val="24"/>
          <w:lang w:val="en-US"/>
        </w:rPr>
        <w:t>May 13</w:t>
      </w:r>
      <w:r w:rsidRPr="00FF5465">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sidRPr="00B62872">
        <w:rPr>
          <w:rFonts w:ascii="Arial" w:hAnsi="Arial" w:cs="Arial"/>
          <w:b/>
          <w:sz w:val="24"/>
          <w:lang w:val="en-US"/>
        </w:rPr>
        <w:t>, 2019</w:t>
      </w:r>
    </w:p>
    <w:p w14:paraId="75D9E0A1" w14:textId="77777777" w:rsidR="00B63527" w:rsidRDefault="00B63527" w:rsidP="00B63527">
      <w:pPr>
        <w:spacing w:after="0"/>
        <w:ind w:left="1988" w:hanging="1988"/>
        <w:rPr>
          <w:rFonts w:ascii="Arial" w:hAnsi="Arial" w:cs="Arial"/>
          <w:b/>
          <w:sz w:val="24"/>
          <w:lang w:val="en-US"/>
        </w:rPr>
      </w:pPr>
    </w:p>
    <w:p w14:paraId="428B7441" w14:textId="77777777" w:rsidR="00B63527" w:rsidRDefault="00B63527" w:rsidP="00B63527">
      <w:pPr>
        <w:spacing w:after="0"/>
        <w:ind w:left="1988" w:hanging="1988"/>
        <w:rPr>
          <w:rFonts w:ascii="Arial" w:hAnsi="Arial" w:cs="Arial"/>
          <w:b/>
          <w:sz w:val="24"/>
          <w:lang w:val="en-US"/>
        </w:rPr>
      </w:pPr>
    </w:p>
    <w:p w14:paraId="7AF7AD83" w14:textId="77777777"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AC87ADF" w14:textId="27B7B63A"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 xml:space="preserve">Design of Uplink Reference Signals for NR </w:t>
      </w:r>
      <w:r w:rsidRPr="00E32003">
        <w:rPr>
          <w:rFonts w:ascii="Arial" w:hAnsi="Arial" w:cs="Arial"/>
          <w:b/>
          <w:sz w:val="24"/>
          <w:lang w:val="en-US"/>
        </w:rPr>
        <w:t>Positioning</w:t>
      </w:r>
    </w:p>
    <w:p w14:paraId="481E6F4A" w14:textId="3BAB2BE4"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2B2802">
        <w:rPr>
          <w:rFonts w:ascii="Arial" w:hAnsi="Arial" w:cs="Arial"/>
          <w:b/>
          <w:sz w:val="24"/>
          <w:lang w:val="en-US"/>
        </w:rPr>
        <w:t>7.2.10.</w:t>
      </w:r>
      <w:r>
        <w:rPr>
          <w:rFonts w:ascii="Arial" w:hAnsi="Arial" w:cs="Arial"/>
          <w:b/>
          <w:sz w:val="24"/>
          <w:lang w:val="en-US"/>
        </w:rPr>
        <w:t>2</w:t>
      </w:r>
    </w:p>
    <w:p w14:paraId="52A03F27" w14:textId="77777777" w:rsidR="00B63527" w:rsidRDefault="00B63527" w:rsidP="00B6352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C9530F">
        <w:rPr>
          <w:lang w:val="en-GB"/>
        </w:rPr>
        <w:t>[1]</w:t>
      </w:r>
      <w:r>
        <w:rPr>
          <w:lang w:val="en-GB"/>
        </w:rPr>
        <w:fldChar w:fldCharType="end"/>
      </w:r>
      <w:r>
        <w:rPr>
          <w:lang w:val="en-GB"/>
        </w:rPr>
        <w:t xml:space="preserve">. The </w:t>
      </w:r>
      <w:r>
        <w:t>WID has the following objectives:</w:t>
      </w:r>
    </w:p>
    <w:p w14:paraId="6A10EB87" w14:textId="77777777" w:rsidR="004D232A" w:rsidRDefault="004D232A" w:rsidP="004D232A">
      <w:pPr>
        <w:pStyle w:val="3GPPAgreements"/>
      </w:pPr>
      <w:r w:rsidRPr="004D232A">
        <w:t>Define new DL positioning reference signals applicable at least for DL-TDOA, DL-</w:t>
      </w:r>
      <w:proofErr w:type="spellStart"/>
      <w:r w:rsidRPr="004D232A">
        <w:t>AoD</w:t>
      </w:r>
      <w:proofErr w:type="spellEnd"/>
      <w:r w:rsidRPr="004D232A">
        <w:t>, RTT</w:t>
      </w:r>
    </w:p>
    <w:p w14:paraId="2F49A907" w14:textId="77777777" w:rsidR="004D232A" w:rsidRDefault="004D232A" w:rsidP="00033280">
      <w:pPr>
        <w:pStyle w:val="3GPPAgreements"/>
      </w:pPr>
      <w:r w:rsidRPr="004D232A">
        <w:t>Define UL SRS with possible enhancements for positioning which is applicable at least for RTT, UL-TDOA, UL-</w:t>
      </w:r>
      <w:proofErr w:type="spellStart"/>
      <w:r w:rsidRPr="004D232A">
        <w:t>AoA</w:t>
      </w:r>
      <w:proofErr w:type="spellEnd"/>
    </w:p>
    <w:p w14:paraId="2FEA9290" w14:textId="50BBD25C" w:rsidR="004D232A" w:rsidRDefault="000938CA" w:rsidP="000938CA">
      <w:pPr>
        <w:pStyle w:val="3GPPText"/>
        <w:rPr>
          <w:lang w:val="en-GB"/>
        </w:rPr>
      </w:pPr>
      <w:r>
        <w:t xml:space="preserve">In this contribution, we continue discussion on UL PRS design based on UL SRS and follow agreements made by RAN1 at the previous meeting (provided in Annex A). </w:t>
      </w:r>
      <w:r w:rsidR="009D0F69">
        <w:rPr>
          <w:lang w:val="en-GB"/>
        </w:rPr>
        <w:t>Our views on other NR Positioning aspects are provided in our companion contribution</w:t>
      </w:r>
      <w:r w:rsidR="00FF4459">
        <w:rPr>
          <w:lang w:val="en-GB"/>
        </w:rPr>
        <w:t xml:space="preserve"> </w:t>
      </w:r>
      <w:r w:rsidR="00407FD9" w:rsidRPr="008F73AD">
        <w:rPr>
          <w:lang w:val="en-GB"/>
        </w:rPr>
        <w:fldChar w:fldCharType="begin"/>
      </w:r>
      <w:r w:rsidR="00407FD9" w:rsidRPr="008F73AD">
        <w:rPr>
          <w:lang w:val="en-GB"/>
        </w:rPr>
        <w:instrText xml:space="preserve"> REF _Ref7773302 \n \h </w:instrText>
      </w:r>
      <w:r w:rsidR="00407FD9">
        <w:rPr>
          <w:lang w:val="en-GB"/>
        </w:rPr>
        <w:instrText xml:space="preserve"> \* MERGEFORMAT </w:instrText>
      </w:r>
      <w:r w:rsidR="00407FD9" w:rsidRPr="008F73AD">
        <w:rPr>
          <w:lang w:val="en-GB"/>
        </w:rPr>
      </w:r>
      <w:r w:rsidR="00407FD9" w:rsidRPr="008F73AD">
        <w:rPr>
          <w:lang w:val="en-GB"/>
        </w:rPr>
        <w:fldChar w:fldCharType="separate"/>
      </w:r>
      <w:r w:rsidR="00C9530F">
        <w:rPr>
          <w:lang w:val="en-GB"/>
        </w:rPr>
        <w:t>[3]</w:t>
      </w:r>
      <w:r w:rsidR="00407FD9" w:rsidRPr="008F73AD">
        <w:rPr>
          <w:lang w:val="en-GB"/>
        </w:rPr>
        <w:fldChar w:fldCharType="end"/>
      </w:r>
      <w:r w:rsidR="00407FD9" w:rsidRPr="008F73AD">
        <w:rPr>
          <w:lang w:val="en-GB"/>
        </w:rPr>
        <w:t>-</w:t>
      </w:r>
      <w:r w:rsidR="00407FD9" w:rsidRPr="008F73AD">
        <w:rPr>
          <w:lang w:val="en-GB"/>
        </w:rPr>
        <w:fldChar w:fldCharType="begin"/>
      </w:r>
      <w:r w:rsidR="00407FD9" w:rsidRPr="008F73AD">
        <w:rPr>
          <w:lang w:val="en-GB"/>
        </w:rPr>
        <w:instrText xml:space="preserve"> REF _Ref7773357 \n \h </w:instrText>
      </w:r>
      <w:r w:rsidR="00407FD9">
        <w:rPr>
          <w:lang w:val="en-GB"/>
        </w:rPr>
        <w:instrText xml:space="preserve"> \* MERGEFORMAT </w:instrText>
      </w:r>
      <w:r w:rsidR="00407FD9" w:rsidRPr="008F73AD">
        <w:rPr>
          <w:lang w:val="en-GB"/>
        </w:rPr>
      </w:r>
      <w:r w:rsidR="00407FD9" w:rsidRPr="008F73AD">
        <w:rPr>
          <w:lang w:val="en-GB"/>
        </w:rPr>
        <w:fldChar w:fldCharType="separate"/>
      </w:r>
      <w:r w:rsidR="00C9530F">
        <w:rPr>
          <w:lang w:val="en-GB"/>
        </w:rPr>
        <w:t>[5]</w:t>
      </w:r>
      <w:r w:rsidR="00407FD9" w:rsidRPr="008F73AD">
        <w:rPr>
          <w:lang w:val="en-GB"/>
        </w:rPr>
        <w:fldChar w:fldCharType="end"/>
      </w:r>
      <w:r w:rsidR="00407FD9">
        <w:rPr>
          <w:lang w:val="en-GB"/>
        </w:rPr>
        <w:t>.</w:t>
      </w:r>
    </w:p>
    <w:p w14:paraId="1F496BD9" w14:textId="77777777" w:rsidR="003B31E4" w:rsidRDefault="003B31E4" w:rsidP="003B31E4">
      <w:pPr>
        <w:pStyle w:val="Heading1"/>
      </w:pPr>
      <w:r>
        <w:t>UL Reference Signals for NR Positioning</w:t>
      </w:r>
    </w:p>
    <w:p w14:paraId="5730F522" w14:textId="300763E3" w:rsidR="000F4046" w:rsidRPr="000F4046" w:rsidRDefault="003B31E4" w:rsidP="000F4046">
      <w:pPr>
        <w:pStyle w:val="3GPPText"/>
      </w:pPr>
      <w:r>
        <w:t>UL SRS was agreed to be used as a starting point for NR Positioning in UL and DL+UL positioning techniques. I</w:t>
      </w:r>
      <w:r w:rsidR="000F4046" w:rsidRPr="000F4046">
        <w:t xml:space="preserve">t was designed for UL channel sounding and beam management. SRS Resources can be combined in SRS Resource Sets. Each SRS Resource can be configured with 1, 2, or 4 antenna ports, transmitted in 1, 2 or 4 consecutive symbols at the end of slot with a configurable signal bandwidth. NR SRS is represented by </w:t>
      </w:r>
      <w:proofErr w:type="spellStart"/>
      <w:r w:rsidR="000F4046" w:rsidRPr="000F4046">
        <w:t>Zadoff</w:t>
      </w:r>
      <w:proofErr w:type="spellEnd"/>
      <w:r w:rsidR="000F4046" w:rsidRPr="000F4046">
        <w:t>-Chu sequences (if sequence length &gt; 36) and has comb structure. The NR SRS Resource Set can be configured as periodic or on-demand (semi-persistent or aperiodic). Sequence generation is a function of</w:t>
      </w:r>
      <w:r w:rsidRPr="003B31E4">
        <w:rPr>
          <w:rFonts w:cstheme="minorHAnsi"/>
          <w:i/>
        </w:rPr>
        <w:t xml:space="preserve"> </w:t>
      </w:r>
      <w:proofErr w:type="spellStart"/>
      <w:r>
        <w:rPr>
          <w:rFonts w:cstheme="minorHAnsi"/>
          <w:i/>
        </w:rPr>
        <w:t>n</w:t>
      </w:r>
      <w:r>
        <w:rPr>
          <w:rFonts w:cstheme="minorHAnsi"/>
          <w:i/>
          <w:vertAlign w:val="superscript"/>
        </w:rPr>
        <w:t>SRS</w:t>
      </w:r>
      <w:r>
        <w:rPr>
          <w:rFonts w:cstheme="minorHAnsi"/>
          <w:i/>
          <w:vertAlign w:val="subscript"/>
        </w:rPr>
        <w:t>ID</w:t>
      </w:r>
      <w:proofErr w:type="spellEnd"/>
      <w:r w:rsidR="000F4046" w:rsidRPr="000F4046">
        <w:t>, slot and symbol number. The NR SRS supports group or sequence hopping as well as frequency hopping.</w:t>
      </w:r>
    </w:p>
    <w:p w14:paraId="0C38EB7A" w14:textId="77777777" w:rsidR="000F4046" w:rsidRDefault="000F4046" w:rsidP="000F4046">
      <w:pPr>
        <w:pStyle w:val="3GPPText"/>
        <w:rPr>
          <w:rFonts w:asciiTheme="minorHAnsi" w:hAnsiTheme="minorHAnsi" w:cstheme="minorBidi"/>
        </w:rPr>
      </w:pPr>
      <w:r>
        <w:t>Following options can be a potential enhancement for SRS design in order to improve UL PRS capability:</w:t>
      </w:r>
    </w:p>
    <w:p w14:paraId="7EAE5DCA" w14:textId="77777777" w:rsidR="000F4046" w:rsidRDefault="000F4046" w:rsidP="000F4046">
      <w:pPr>
        <w:pStyle w:val="3GPPAgreements"/>
      </w:pPr>
      <w:r>
        <w:t>Extended number of supported symbols for NR UL SRS</w:t>
      </w:r>
    </w:p>
    <w:p w14:paraId="0251109D" w14:textId="77777777" w:rsidR="000F4046" w:rsidRDefault="000F4046" w:rsidP="000F4046">
      <w:pPr>
        <w:pStyle w:val="3GPPAgreements"/>
      </w:pPr>
      <w:r>
        <w:t>Reduced occupied subcarrier density of UL SRS by applying comb-6/ comb-12 transmission configuration</w:t>
      </w:r>
    </w:p>
    <w:p w14:paraId="7AF6FED2" w14:textId="0E5BA8E7" w:rsidR="000F4046" w:rsidRPr="00340330" w:rsidRDefault="00B42371" w:rsidP="000F4046">
      <w:pPr>
        <w:pStyle w:val="3GPPAgreements"/>
      </w:pPr>
      <w:r w:rsidRPr="003F1132">
        <w:t>Mechanism to improve UE multiplexing capacity for positioning</w:t>
      </w:r>
    </w:p>
    <w:p w14:paraId="4D2B5535" w14:textId="77777777" w:rsidR="00407FD9" w:rsidRDefault="00407FD9" w:rsidP="000F4046">
      <w:pPr>
        <w:spacing w:after="0"/>
        <w:rPr>
          <w:rFonts w:eastAsiaTheme="minorHAnsi" w:cstheme="minorBidi"/>
          <w:szCs w:val="22"/>
        </w:rPr>
      </w:pPr>
    </w:p>
    <w:p w14:paraId="303E4D05" w14:textId="3561D165" w:rsidR="004334F7" w:rsidRDefault="004334F7" w:rsidP="003B31E4">
      <w:pPr>
        <w:pStyle w:val="Heading2"/>
        <w:tabs>
          <w:tab w:val="clear" w:pos="5255"/>
          <w:tab w:val="num" w:pos="300"/>
        </w:tabs>
        <w:ind w:left="284" w:hanging="284"/>
      </w:pPr>
      <w:r>
        <w:t>On Positioning Usage for UL SRS</w:t>
      </w:r>
    </w:p>
    <w:p w14:paraId="611D75CE" w14:textId="30DAE270" w:rsidR="004334F7" w:rsidRDefault="000938CA" w:rsidP="004334F7">
      <w:pPr>
        <w:pStyle w:val="3GPPText"/>
      </w:pPr>
      <w:r>
        <w:t xml:space="preserve">One of the topics that was discussed by RAN1 WG is whether to introduce “positioning” usage field for UL SRS. </w:t>
      </w:r>
      <w:r w:rsidR="00D43EE8">
        <w:t xml:space="preserve">In our view, it is premature given that no additional enhancements were agreed so far for UL PRS. </w:t>
      </w:r>
      <w:r>
        <w:t xml:space="preserve">Given that </w:t>
      </w:r>
      <w:r w:rsidR="00C84BA0">
        <w:t xml:space="preserve">UL SRS </w:t>
      </w:r>
      <w:r>
        <w:t xml:space="preserve">enhancements </w:t>
      </w:r>
      <w:r w:rsidR="00C84BA0">
        <w:t>(</w:t>
      </w:r>
      <w:r>
        <w:t xml:space="preserve">that </w:t>
      </w:r>
      <w:r w:rsidR="00C84BA0">
        <w:t xml:space="preserve">may </w:t>
      </w:r>
      <w:r>
        <w:t>be introduced</w:t>
      </w:r>
      <w:r w:rsidR="00C84BA0">
        <w:t>)</w:t>
      </w:r>
      <w:r>
        <w:t xml:space="preserve"> </w:t>
      </w:r>
      <w:r w:rsidR="00C84BA0">
        <w:t>can</w:t>
      </w:r>
      <w:r>
        <w:t xml:space="preserve"> be also applicable to other use cases</w:t>
      </w:r>
      <w:r w:rsidR="00C84BA0">
        <w:t>,</w:t>
      </w:r>
      <w:r>
        <w:t xml:space="preserve"> we are not </w:t>
      </w:r>
      <w:r w:rsidR="00C84BA0">
        <w:t>convinced at this stage that this field is really needed. In addition, we assume that UL PRS will be defined in LPP and therefore the usage of configured signal can be automatically determined.</w:t>
      </w:r>
    </w:p>
    <w:p w14:paraId="7CABBE2A" w14:textId="77777777" w:rsidR="00D43EE8" w:rsidRDefault="00D43EE8" w:rsidP="004334F7">
      <w:pPr>
        <w:pStyle w:val="3GPPText"/>
      </w:pPr>
    </w:p>
    <w:p w14:paraId="15D0D205" w14:textId="77777777" w:rsidR="007920ED" w:rsidRDefault="007920ED" w:rsidP="003B31E4">
      <w:pPr>
        <w:pStyle w:val="Heading2"/>
        <w:tabs>
          <w:tab w:val="clear" w:pos="5255"/>
          <w:tab w:val="num" w:pos="300"/>
        </w:tabs>
        <w:ind w:left="284" w:hanging="284"/>
      </w:pPr>
      <w:r>
        <w:t>Periodic, Semi-persistent, Aperiodic UL SRS</w:t>
      </w:r>
      <w:r w:rsidR="00D45BC0">
        <w:t xml:space="preserve"> </w:t>
      </w:r>
      <w:r>
        <w:t>(PRS) Configuration</w:t>
      </w:r>
    </w:p>
    <w:p w14:paraId="153A3FF0" w14:textId="57516E70" w:rsidR="00C84BA0" w:rsidRPr="00C84BA0" w:rsidRDefault="00C84BA0" w:rsidP="00C84BA0">
      <w:pPr>
        <w:pStyle w:val="3GPPText"/>
      </w:pPr>
      <w:r>
        <w:t>At the previous meeting, the following agreement was reached by RAN1 WG with respect to SRS configuration for positioning.</w:t>
      </w:r>
    </w:p>
    <w:tbl>
      <w:tblPr>
        <w:tblStyle w:val="TableGrid"/>
        <w:tblW w:w="0" w:type="auto"/>
        <w:tblInd w:w="-5" w:type="dxa"/>
        <w:tblLook w:val="04A0" w:firstRow="1" w:lastRow="0" w:firstColumn="1" w:lastColumn="0" w:noHBand="0" w:noVBand="1"/>
      </w:tblPr>
      <w:tblGrid>
        <w:gridCol w:w="9967"/>
      </w:tblGrid>
      <w:tr w:rsidR="00C84BA0" w14:paraId="421F3E07" w14:textId="77777777" w:rsidTr="00CD18B5">
        <w:tc>
          <w:tcPr>
            <w:tcW w:w="9967" w:type="dxa"/>
          </w:tcPr>
          <w:p w14:paraId="05E13F94" w14:textId="77777777" w:rsidR="00C84BA0" w:rsidRDefault="00C84BA0" w:rsidP="00CD18B5">
            <w:pPr>
              <w:pStyle w:val="3GPPAgreements"/>
            </w:pPr>
            <w:r>
              <w:lastRenderedPageBreak/>
              <w:t>Support the following configurations of SRS for positioning</w:t>
            </w:r>
          </w:p>
          <w:p w14:paraId="2D50B482" w14:textId="77777777" w:rsidR="00C84BA0" w:rsidRDefault="00C84BA0" w:rsidP="00CD18B5">
            <w:pPr>
              <w:pStyle w:val="3GPPAgreements"/>
              <w:numPr>
                <w:ilvl w:val="1"/>
                <w:numId w:val="8"/>
              </w:numPr>
            </w:pPr>
            <w:r>
              <w:t>Semi-persistent configuration</w:t>
            </w:r>
          </w:p>
          <w:p w14:paraId="0C29AB5B" w14:textId="77777777" w:rsidR="00C84BA0" w:rsidRDefault="00C84BA0" w:rsidP="00CD18B5">
            <w:pPr>
              <w:pStyle w:val="3GPPAgreements"/>
              <w:numPr>
                <w:ilvl w:val="1"/>
                <w:numId w:val="8"/>
              </w:numPr>
            </w:pPr>
            <w:r>
              <w:t>Periodic configuration</w:t>
            </w:r>
          </w:p>
          <w:p w14:paraId="42BC052C" w14:textId="5CB48AB6" w:rsidR="00C84BA0" w:rsidRDefault="00C84BA0" w:rsidP="00C84BA0">
            <w:pPr>
              <w:pStyle w:val="3GPPAgreements"/>
              <w:numPr>
                <w:ilvl w:val="1"/>
                <w:numId w:val="8"/>
              </w:numPr>
            </w:pPr>
            <w:r>
              <w:t>Aperiodic configuration</w:t>
            </w:r>
          </w:p>
        </w:tc>
      </w:tr>
    </w:tbl>
    <w:p w14:paraId="0715B667" w14:textId="0CC8E4E6" w:rsidR="007920ED" w:rsidRDefault="00FE73FF" w:rsidP="004334F7">
      <w:pPr>
        <w:pStyle w:val="3GPPText"/>
      </w:pPr>
      <w:r w:rsidRPr="00407FD9">
        <w:t xml:space="preserve">In our view, </w:t>
      </w:r>
      <w:r w:rsidR="00A2135F">
        <w:t xml:space="preserve">from physical layer perspective </w:t>
      </w:r>
      <w:r w:rsidRPr="00407FD9">
        <w:t xml:space="preserve">signaling details to support periodic, semi-persistent, and aperiodic UL SRS (PRS) transmissions can be </w:t>
      </w:r>
      <w:r w:rsidR="00407FD9">
        <w:t>reused</w:t>
      </w:r>
      <w:r w:rsidRPr="00A2135F">
        <w:t>.</w:t>
      </w:r>
    </w:p>
    <w:p w14:paraId="6A06A8B5" w14:textId="77777777" w:rsidR="00C84BA0" w:rsidRDefault="00C84BA0" w:rsidP="007920ED">
      <w:pPr>
        <w:pStyle w:val="3GPPText"/>
      </w:pPr>
    </w:p>
    <w:p w14:paraId="786314DC" w14:textId="13B1FD97" w:rsidR="000F4046" w:rsidRDefault="00F96100" w:rsidP="003B31E4">
      <w:pPr>
        <w:pStyle w:val="Heading2"/>
        <w:tabs>
          <w:tab w:val="clear" w:pos="5255"/>
          <w:tab w:val="num" w:pos="300"/>
        </w:tabs>
        <w:ind w:left="284" w:hanging="284"/>
      </w:pPr>
      <w:r>
        <w:t xml:space="preserve">Number </w:t>
      </w:r>
      <w:r w:rsidR="000F4046">
        <w:t xml:space="preserve">of </w:t>
      </w:r>
      <w:r w:rsidR="007920ED">
        <w:t xml:space="preserve">UL </w:t>
      </w:r>
      <w:r w:rsidR="000F4046">
        <w:t>SRS</w:t>
      </w:r>
      <w:r>
        <w:t xml:space="preserve"> </w:t>
      </w:r>
      <w:r w:rsidR="007920ED">
        <w:t xml:space="preserve">(PRS) </w:t>
      </w:r>
      <w:r>
        <w:t>Symbols</w:t>
      </w:r>
      <w:r w:rsidR="007920ED">
        <w:t xml:space="preserve"> per Resource</w:t>
      </w:r>
    </w:p>
    <w:p w14:paraId="0C2440C6" w14:textId="3F0F7059" w:rsidR="000F4046" w:rsidRPr="00A2135F" w:rsidRDefault="002B6C6D" w:rsidP="00A2135F">
      <w:pPr>
        <w:pStyle w:val="3GPPText"/>
      </w:pPr>
      <w:r w:rsidRPr="00A2135F">
        <w:t xml:space="preserve">It is well known that UL based positioning techniques suffer from link budget limitations. Therefore any mechanism to improve link budget should be welcomed from UE positioning perspective. It should be also understood that increased amount of symbols may adversely affect the UL spectral efficiency and number of </w:t>
      </w:r>
      <w:r w:rsidR="001E1B62" w:rsidRPr="00A2135F">
        <w:t xml:space="preserve">positioned </w:t>
      </w:r>
      <w:r w:rsidRPr="00A2135F">
        <w:t>UEs. However</w:t>
      </w:r>
      <w:r w:rsidR="00A2135F" w:rsidRPr="00A2135F">
        <w:t>,</w:t>
      </w:r>
      <w:r w:rsidRPr="00A2135F">
        <w:t xml:space="preserve"> in scenarios</w:t>
      </w:r>
      <w:r w:rsidR="00A2135F" w:rsidRPr="00A2135F">
        <w:t>,</w:t>
      </w:r>
      <w:r w:rsidRPr="00A2135F">
        <w:t xml:space="preserve"> with relatively low system loading the improved link budget should be always welcomed and thus </w:t>
      </w:r>
      <w:r w:rsidR="000F4046" w:rsidRPr="00A2135F">
        <w:t xml:space="preserve">the number of </w:t>
      </w:r>
      <w:r w:rsidR="00340330" w:rsidRPr="00A2135F">
        <w:t xml:space="preserve">symbols </w:t>
      </w:r>
      <w:r w:rsidR="000F4046" w:rsidRPr="00A2135F">
        <w:t>used for</w:t>
      </w:r>
      <w:r w:rsidR="003B31E4" w:rsidRPr="00A2135F">
        <w:t xml:space="preserve"> UL SRS transmission can be </w:t>
      </w:r>
      <w:r w:rsidRPr="00A2135F">
        <w:t xml:space="preserve">further </w:t>
      </w:r>
      <w:r w:rsidR="00340330" w:rsidRPr="00A2135F">
        <w:t>extended</w:t>
      </w:r>
      <w:r w:rsidRPr="00A2135F">
        <w:t xml:space="preserve">. In particular the </w:t>
      </w:r>
      <w:r w:rsidR="000F4046" w:rsidRPr="00A2135F">
        <w:t>8</w:t>
      </w:r>
      <w:r w:rsidR="00340330" w:rsidRPr="00A2135F">
        <w:t xml:space="preserve"> and 14 </w:t>
      </w:r>
      <w:r w:rsidRPr="00A2135F">
        <w:t xml:space="preserve">symbols </w:t>
      </w:r>
      <w:r w:rsidR="00340330" w:rsidRPr="00A2135F">
        <w:t>per slot</w:t>
      </w:r>
      <w:r w:rsidRPr="00A2135F">
        <w:t xml:space="preserve"> can be considered</w:t>
      </w:r>
      <w:r w:rsidR="00C95445">
        <w:t>, evaluation assumptions can be found in Annex-B.</w:t>
      </w:r>
    </w:p>
    <w:p w14:paraId="7EDD3C84" w14:textId="77777777" w:rsidR="00131A58" w:rsidRPr="00A2135F" w:rsidRDefault="00131A58" w:rsidP="00A2135F">
      <w:pPr>
        <w:pStyle w:val="3GPPText"/>
      </w:pPr>
    </w:p>
    <w:p w14:paraId="76466D03" w14:textId="77777777" w:rsidR="00131A58" w:rsidRDefault="00131A58" w:rsidP="003D0EBF">
      <w:pPr>
        <w:pStyle w:val="3GPPAgreements"/>
        <w:numPr>
          <w:ilvl w:val="0"/>
          <w:numId w:val="12"/>
        </w:numPr>
      </w:pPr>
    </w:p>
    <w:p w14:paraId="1D662C6E" w14:textId="6ED6FABE" w:rsidR="00131A58" w:rsidRDefault="00131A58" w:rsidP="003D0EBF">
      <w:pPr>
        <w:pStyle w:val="3GPPText"/>
        <w:numPr>
          <w:ilvl w:val="1"/>
          <w:numId w:val="15"/>
        </w:numPr>
        <w:rPr>
          <w:b/>
          <w:lang w:val="en-GB"/>
        </w:rPr>
      </w:pPr>
      <w:r>
        <w:rPr>
          <w:b/>
          <w:lang w:val="en-GB"/>
        </w:rPr>
        <w:t xml:space="preserve">For the purpose of NR </w:t>
      </w:r>
      <w:r w:rsidRPr="00340330">
        <w:rPr>
          <w:b/>
          <w:lang w:val="en-GB"/>
        </w:rPr>
        <w:t xml:space="preserve">positioning, </w:t>
      </w:r>
      <w:r w:rsidR="00F96100" w:rsidRPr="003D0EBF">
        <w:rPr>
          <w:b/>
          <w:lang w:val="en-GB"/>
        </w:rPr>
        <w:t>increase number of symbols</w:t>
      </w:r>
      <w:r w:rsidRPr="003D0EBF">
        <w:rPr>
          <w:b/>
          <w:lang w:val="en-GB"/>
        </w:rPr>
        <w:t xml:space="preserve"> for </w:t>
      </w:r>
      <w:r w:rsidRPr="00340330">
        <w:rPr>
          <w:b/>
          <w:lang w:val="en-GB"/>
        </w:rPr>
        <w:t xml:space="preserve">UL </w:t>
      </w:r>
      <w:r w:rsidRPr="003D0EBF">
        <w:rPr>
          <w:b/>
          <w:lang w:val="en-GB"/>
        </w:rPr>
        <w:t>SRS</w:t>
      </w:r>
      <w:r w:rsidRPr="00340330">
        <w:rPr>
          <w:b/>
          <w:lang w:val="en-GB"/>
        </w:rPr>
        <w:t xml:space="preserve"> (PRS)</w:t>
      </w:r>
      <w:r w:rsidRPr="003D0EBF">
        <w:rPr>
          <w:b/>
          <w:lang w:val="en-GB"/>
        </w:rPr>
        <w:t xml:space="preserve"> </w:t>
      </w:r>
      <w:r w:rsidRPr="00340330">
        <w:rPr>
          <w:b/>
          <w:lang w:val="en-GB"/>
        </w:rPr>
        <w:t>transmission within single UL SRS (PRS) R</w:t>
      </w:r>
      <w:r w:rsidRPr="003D0EBF">
        <w:rPr>
          <w:b/>
          <w:lang w:val="en-GB"/>
        </w:rPr>
        <w:t>esource to 8</w:t>
      </w:r>
      <w:r w:rsidR="00340330" w:rsidRPr="00340330">
        <w:rPr>
          <w:b/>
          <w:lang w:val="en-GB"/>
        </w:rPr>
        <w:t xml:space="preserve"> and 14.</w:t>
      </w:r>
    </w:p>
    <w:p w14:paraId="0F1A4BDE" w14:textId="77777777" w:rsidR="00131A58" w:rsidRPr="00A2135F" w:rsidRDefault="00131A58" w:rsidP="00A2135F">
      <w:pPr>
        <w:pStyle w:val="3GPPText"/>
      </w:pPr>
    </w:p>
    <w:p w14:paraId="4842529B" w14:textId="7AADDF52" w:rsidR="008C7D4E" w:rsidRPr="00A2135F" w:rsidRDefault="0018273F" w:rsidP="00A2135F">
      <w:pPr>
        <w:pStyle w:val="3GPPText"/>
      </w:pPr>
      <w:r w:rsidRPr="00A2135F">
        <w:t xml:space="preserve">In order to show benefit, we analyze </w:t>
      </w:r>
      <w:proofErr w:type="spellStart"/>
      <w:r w:rsidRPr="00A2135F">
        <w:t>UMa</w:t>
      </w:r>
      <w:proofErr w:type="spellEnd"/>
      <w:r w:rsidRPr="00A2135F">
        <w:t xml:space="preserve"> scenario with indoor UEs and compare performance assuming SRS occupying 4 symbols and SRS spanning across single slot. The results of UL-TDOA system level evaluation are shown in</w:t>
      </w:r>
      <w:r w:rsidR="00A2135F">
        <w:t xml:space="preserve"> </w:t>
      </w:r>
      <w:r w:rsidR="00A2135F">
        <w:fldChar w:fldCharType="begin"/>
      </w:r>
      <w:r w:rsidR="00A2135F">
        <w:instrText xml:space="preserve"> REF _Ref7774127 \h </w:instrText>
      </w:r>
      <w:r w:rsidR="00A2135F">
        <w:fldChar w:fldCharType="separate"/>
      </w:r>
      <w:r w:rsidR="00C9530F">
        <w:t xml:space="preserve">Figure </w:t>
      </w:r>
      <w:r w:rsidR="00C9530F">
        <w:rPr>
          <w:noProof/>
        </w:rPr>
        <w:t>1</w:t>
      </w:r>
      <w:r w:rsidR="00A2135F">
        <w:fldChar w:fldCharType="end"/>
      </w:r>
      <w:r w:rsidR="008F5F3D" w:rsidRPr="00A2135F">
        <w:t>, where different number of symbols for UL SRS transmission assuming ideal muting.</w:t>
      </w:r>
    </w:p>
    <w:p w14:paraId="1A2871D2" w14:textId="77777777" w:rsidR="00A2135F" w:rsidRPr="00A2135F" w:rsidRDefault="00A2135F" w:rsidP="00A2135F">
      <w:pPr>
        <w:pStyle w:val="3GPPText"/>
      </w:pPr>
    </w:p>
    <w:p w14:paraId="7E895999" w14:textId="475B528D" w:rsidR="001E1B62" w:rsidRDefault="001E1B62" w:rsidP="00A2135F">
      <w:pPr>
        <w:pStyle w:val="3GPPText"/>
        <w:jc w:val="center"/>
      </w:pPr>
      <w:bookmarkStart w:id="2" w:name="_Ref6564731"/>
      <w:bookmarkStart w:id="3" w:name="_Ref6568319"/>
      <w:r w:rsidRPr="001E1B62">
        <w:rPr>
          <w:noProof/>
        </w:rPr>
        <w:drawing>
          <wp:inline distT="0" distB="0" distL="0" distR="0" wp14:anchorId="779D47EC" wp14:editId="201DBD0D">
            <wp:extent cx="3359733"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9733" cy="2520000"/>
                    </a:xfrm>
                    <a:prstGeom prst="rect">
                      <a:avLst/>
                    </a:prstGeom>
                    <a:noFill/>
                    <a:ln>
                      <a:noFill/>
                    </a:ln>
                  </pic:spPr>
                </pic:pic>
              </a:graphicData>
            </a:graphic>
          </wp:inline>
        </w:drawing>
      </w:r>
    </w:p>
    <w:p w14:paraId="6466D824" w14:textId="7B5D3E74" w:rsidR="0018273F" w:rsidRDefault="0018273F" w:rsidP="001228E5">
      <w:pPr>
        <w:pStyle w:val="Caption"/>
        <w:jc w:val="center"/>
      </w:pPr>
      <w:bookmarkStart w:id="4" w:name="_Ref7774127"/>
      <w:r>
        <w:t xml:space="preserve">Figure </w:t>
      </w:r>
      <w:r>
        <w:fldChar w:fldCharType="begin"/>
      </w:r>
      <w:r>
        <w:instrText xml:space="preserve"> SEQ Figure \* ARABIC </w:instrText>
      </w:r>
      <w:r>
        <w:fldChar w:fldCharType="separate"/>
      </w:r>
      <w:r w:rsidR="00C9530F">
        <w:rPr>
          <w:noProof/>
        </w:rPr>
        <w:t>1</w:t>
      </w:r>
      <w:r>
        <w:fldChar w:fldCharType="end"/>
      </w:r>
      <w:bookmarkEnd w:id="2"/>
      <w:bookmarkEnd w:id="3"/>
      <w:bookmarkEnd w:id="4"/>
      <w:r>
        <w:t xml:space="preserve">: UL-TDOA Performance Analysis in </w:t>
      </w:r>
      <w:proofErr w:type="spellStart"/>
      <w:r>
        <w:t>UMa</w:t>
      </w:r>
      <w:proofErr w:type="spellEnd"/>
      <w:r>
        <w:t xml:space="preserve"> scenario</w:t>
      </w:r>
    </w:p>
    <w:p w14:paraId="76F63D80" w14:textId="77777777" w:rsidR="0018273F" w:rsidRDefault="0018273F" w:rsidP="00340330">
      <w:pPr>
        <w:pStyle w:val="3GPPText"/>
      </w:pPr>
    </w:p>
    <w:p w14:paraId="3364A3A5" w14:textId="77777777" w:rsidR="002B6C6D" w:rsidRDefault="002B6C6D" w:rsidP="002B6C6D">
      <w:pPr>
        <w:pStyle w:val="Heading2"/>
        <w:tabs>
          <w:tab w:val="clear" w:pos="5255"/>
          <w:tab w:val="num" w:pos="300"/>
        </w:tabs>
        <w:ind w:left="284" w:hanging="284"/>
      </w:pPr>
      <w:r>
        <w:lastRenderedPageBreak/>
        <w:t>UL SRS (PRS) Allocation in Slot</w:t>
      </w:r>
    </w:p>
    <w:p w14:paraId="36E6B007" w14:textId="676095E5" w:rsidR="002B6C6D" w:rsidRPr="00345B6D" w:rsidRDefault="002B6C6D" w:rsidP="002B6C6D">
      <w:pPr>
        <w:pStyle w:val="3GPPText"/>
      </w:pPr>
      <w:r>
        <w:t>In the first release of NR, the UL SRS can be configured for transmission in the last six symbols of slot</w:t>
      </w:r>
      <w:r w:rsidR="001228E5">
        <w:t xml:space="preserve"> only</w:t>
      </w:r>
      <w:r>
        <w:t xml:space="preserve">. </w:t>
      </w:r>
      <w:r w:rsidR="001228E5">
        <w:t>This aspect was discussed at the previous meeting but the decision was postponed towards RAN1#97.</w:t>
      </w:r>
    </w:p>
    <w:tbl>
      <w:tblPr>
        <w:tblStyle w:val="TableGrid"/>
        <w:tblW w:w="0" w:type="auto"/>
        <w:tblInd w:w="-5" w:type="dxa"/>
        <w:tblLook w:val="04A0" w:firstRow="1" w:lastRow="0" w:firstColumn="1" w:lastColumn="0" w:noHBand="0" w:noVBand="1"/>
      </w:tblPr>
      <w:tblGrid>
        <w:gridCol w:w="9967"/>
      </w:tblGrid>
      <w:tr w:rsidR="002B6C6D" w14:paraId="046BB21A" w14:textId="77777777" w:rsidTr="00CD18B5">
        <w:tc>
          <w:tcPr>
            <w:tcW w:w="9967" w:type="dxa"/>
          </w:tcPr>
          <w:p w14:paraId="4AFBC0FD" w14:textId="77777777" w:rsidR="002B6C6D" w:rsidRDefault="002B6C6D" w:rsidP="00CD18B5">
            <w:pPr>
              <w:pStyle w:val="3GPPAgreements"/>
            </w:pPr>
            <w:r>
              <w:t xml:space="preserve">For positioning, regarding the possible SRS symbol locations per slot decide by RAN1#97 whether the SRS can be configured only in the last N symbols of a slot with N&gt;6 </w:t>
            </w:r>
          </w:p>
          <w:p w14:paraId="37279429" w14:textId="77777777" w:rsidR="002B6C6D" w:rsidRDefault="002B6C6D" w:rsidP="00CD18B5">
            <w:pPr>
              <w:pStyle w:val="3GPPAgreements"/>
              <w:numPr>
                <w:ilvl w:val="1"/>
                <w:numId w:val="8"/>
              </w:numPr>
            </w:pPr>
            <w:r>
              <w:t>If the above decision is not made by RAN1#97, configuring SRS only in the last N symbols of a slot with N&gt;6 will not be discussed further after RAN1#97.</w:t>
            </w:r>
          </w:p>
        </w:tc>
      </w:tr>
    </w:tbl>
    <w:p w14:paraId="015BA20E" w14:textId="5933D155" w:rsidR="002B6C6D" w:rsidRDefault="001228E5" w:rsidP="00340330">
      <w:pPr>
        <w:pStyle w:val="3GPPText"/>
      </w:pPr>
      <w:r>
        <w:t>As we have commented in the previous section, if the increased number of symbols is agreed then it will automatically mean that N &gt; 6 can be used. Irrespective of this aspect, we think that additional flexibility of SRS resource allocation within a slot is desirable from UE positioning capacity perspective (i.e. UE multiplexing perspective).</w:t>
      </w:r>
      <w:r w:rsidR="00110621">
        <w:t xml:space="preserve"> Here we assume that different UEs may transmit in different time allocations within a slot</w:t>
      </w:r>
      <w:r w:rsidR="00CD18B5">
        <w:t xml:space="preserve"> (e.g. the last for symbols occupied by UE#1 and the second last four symbols are used by UE#2)</w:t>
      </w:r>
      <w:r w:rsidR="00110621">
        <w:t>.</w:t>
      </w:r>
    </w:p>
    <w:p w14:paraId="3D560123" w14:textId="77777777" w:rsidR="00CD18B5" w:rsidRPr="00826282" w:rsidRDefault="00CD18B5" w:rsidP="00826282">
      <w:pPr>
        <w:pStyle w:val="3GPPText"/>
      </w:pPr>
    </w:p>
    <w:p w14:paraId="05A2A49C" w14:textId="77777777" w:rsidR="00CD18B5" w:rsidRDefault="00CD18B5" w:rsidP="00CD18B5">
      <w:pPr>
        <w:pStyle w:val="3GPPAgreements"/>
        <w:numPr>
          <w:ilvl w:val="0"/>
          <w:numId w:val="12"/>
        </w:numPr>
      </w:pPr>
    </w:p>
    <w:p w14:paraId="4B91981D" w14:textId="29080099" w:rsidR="00CD18B5" w:rsidRDefault="008537D2" w:rsidP="00CD18B5">
      <w:pPr>
        <w:pStyle w:val="3GPPText"/>
        <w:numPr>
          <w:ilvl w:val="1"/>
          <w:numId w:val="15"/>
        </w:numPr>
        <w:rPr>
          <w:b/>
          <w:lang w:val="en-GB"/>
        </w:rPr>
      </w:pPr>
      <w:r>
        <w:rPr>
          <w:b/>
          <w:lang w:val="en-GB"/>
        </w:rPr>
        <w:t>UL SRS (PRS) resource can be configured to occupy any symbols within a slot</w:t>
      </w:r>
    </w:p>
    <w:p w14:paraId="27766F90" w14:textId="77777777" w:rsidR="00CD18B5" w:rsidRPr="00826282" w:rsidRDefault="00CD18B5" w:rsidP="00826282">
      <w:pPr>
        <w:pStyle w:val="3GPPText"/>
      </w:pPr>
    </w:p>
    <w:p w14:paraId="505ABDE7" w14:textId="362E2216" w:rsidR="000F4046" w:rsidRPr="000F4046" w:rsidRDefault="007920ED" w:rsidP="003B31E4">
      <w:pPr>
        <w:pStyle w:val="Heading2"/>
        <w:tabs>
          <w:tab w:val="clear" w:pos="5255"/>
          <w:tab w:val="num" w:pos="300"/>
        </w:tabs>
        <w:ind w:left="284" w:hanging="284"/>
      </w:pPr>
      <w:r>
        <w:t>Resource Element Pattern for UL SRS (PRS)</w:t>
      </w:r>
    </w:p>
    <w:p w14:paraId="44342A33" w14:textId="61AEAAC6" w:rsidR="000F4046" w:rsidRDefault="003B31E4" w:rsidP="000F4046">
      <w:pPr>
        <w:pStyle w:val="3GPPText"/>
      </w:pPr>
      <w:r>
        <w:t xml:space="preserve">Another </w:t>
      </w:r>
      <w:r w:rsidR="008537D2">
        <w:t xml:space="preserve">mechanism to increase </w:t>
      </w:r>
      <w:r w:rsidR="000E070E">
        <w:t xml:space="preserve">number </w:t>
      </w:r>
      <w:r w:rsidR="008537D2">
        <w:t xml:space="preserve">of the positioned UEs using UL positioning techniques </w:t>
      </w:r>
      <w:r>
        <w:t xml:space="preserve">is to </w:t>
      </w:r>
      <w:r w:rsidR="008537D2">
        <w:t>increase frequency division multiplexing order from system perspective.</w:t>
      </w:r>
      <w:r w:rsidR="000E070E">
        <w:t xml:space="preserve"> For this reason, comb-6 and even comb-12 configurations can be considered.</w:t>
      </w:r>
      <w:r w:rsidR="00826282">
        <w:t xml:space="preserve"> The use of c</w:t>
      </w:r>
      <w:r w:rsidR="000E070E">
        <w:t xml:space="preserve">omb-structure </w:t>
      </w:r>
      <w:r w:rsidR="00826282">
        <w:t xml:space="preserve">is also beneficial to </w:t>
      </w:r>
      <w:r w:rsidR="000F4046" w:rsidRPr="000F4046">
        <w:t xml:space="preserve">increase the link budget and as a result can improve UL based NR positioning performance. </w:t>
      </w:r>
    </w:p>
    <w:p w14:paraId="28FDD275" w14:textId="77777777" w:rsidR="00131A58" w:rsidRPr="00120046" w:rsidRDefault="00131A58" w:rsidP="00131A58">
      <w:pPr>
        <w:pStyle w:val="3GPPText"/>
      </w:pPr>
    </w:p>
    <w:p w14:paraId="2C7F9F75" w14:textId="77777777" w:rsidR="00131A58" w:rsidRDefault="00131A58" w:rsidP="00131A58">
      <w:pPr>
        <w:pStyle w:val="3GPPAgreements"/>
        <w:numPr>
          <w:ilvl w:val="0"/>
          <w:numId w:val="12"/>
        </w:numPr>
      </w:pPr>
    </w:p>
    <w:p w14:paraId="57EE028A" w14:textId="3308A9AF" w:rsidR="00131A58" w:rsidRPr="003D0EBF" w:rsidRDefault="00131A58" w:rsidP="003D0EBF">
      <w:pPr>
        <w:pStyle w:val="3GPPText"/>
        <w:numPr>
          <w:ilvl w:val="1"/>
          <w:numId w:val="15"/>
        </w:numPr>
        <w:rPr>
          <w:b/>
          <w:lang w:val="en-GB"/>
        </w:rPr>
      </w:pPr>
      <w:r>
        <w:rPr>
          <w:b/>
          <w:lang w:val="en-GB"/>
        </w:rPr>
        <w:t xml:space="preserve">For the purpose of NR positioning, additionally support </w:t>
      </w:r>
      <w:r w:rsidRPr="003D0EBF">
        <w:rPr>
          <w:b/>
        </w:rPr>
        <w:t xml:space="preserve">comb-6 and comb-12 </w:t>
      </w:r>
      <w:r w:rsidR="00826282">
        <w:rPr>
          <w:b/>
        </w:rPr>
        <w:t xml:space="preserve">structures </w:t>
      </w:r>
      <w:r w:rsidRPr="003D0EBF">
        <w:rPr>
          <w:b/>
        </w:rPr>
        <w:t>for UL SRS</w:t>
      </w:r>
      <w:r>
        <w:rPr>
          <w:b/>
        </w:rPr>
        <w:t>(PRS) configuration</w:t>
      </w:r>
    </w:p>
    <w:p w14:paraId="0B18BAC7" w14:textId="061F7D5D" w:rsidR="0008369D" w:rsidRPr="00A2135F" w:rsidRDefault="0008369D" w:rsidP="000F4046">
      <w:pPr>
        <w:pStyle w:val="3GPPText"/>
      </w:pPr>
    </w:p>
    <w:p w14:paraId="3A45A903" w14:textId="2EA18DB6" w:rsidR="0008369D" w:rsidRPr="00A2135F" w:rsidRDefault="00BC6F93" w:rsidP="00A2135F">
      <w:pPr>
        <w:pStyle w:val="3GPPText"/>
      </w:pPr>
      <w:r>
        <w:t>R</w:t>
      </w:r>
      <w:r w:rsidR="0008369D" w:rsidRPr="0008369D">
        <w:t xml:space="preserve">esults provided in </w:t>
      </w:r>
      <w:r w:rsidR="00A2135F">
        <w:fldChar w:fldCharType="begin"/>
      </w:r>
      <w:r w:rsidR="00A2135F">
        <w:instrText xml:space="preserve"> REF _Ref7774253 \h </w:instrText>
      </w:r>
      <w:r w:rsidR="00A2135F">
        <w:fldChar w:fldCharType="separate"/>
      </w:r>
      <w:r w:rsidR="00C9530F">
        <w:t xml:space="preserve">Figure </w:t>
      </w:r>
      <w:r w:rsidR="00C9530F">
        <w:rPr>
          <w:noProof/>
        </w:rPr>
        <w:t>2</w:t>
      </w:r>
      <w:r w:rsidR="00A2135F">
        <w:fldChar w:fldCharType="end"/>
      </w:r>
      <w:r w:rsidR="00A2135F">
        <w:t xml:space="preserve"> </w:t>
      </w:r>
      <w:r w:rsidR="0008369D" w:rsidRPr="0008369D">
        <w:t>show</w:t>
      </w:r>
      <w:r w:rsidR="008F5F3D">
        <w:t xml:space="preserve"> the UL-TDOA </w:t>
      </w:r>
      <w:r>
        <w:t xml:space="preserve">system level </w:t>
      </w:r>
      <w:r w:rsidR="008F5F3D">
        <w:t xml:space="preserve">performance </w:t>
      </w:r>
      <w:r>
        <w:t xml:space="preserve">of indoor Open Office scenario </w:t>
      </w:r>
      <w:r w:rsidR="008F5F3D">
        <w:t xml:space="preserve">for single symbol SRS with comb-4 and comb-12 frequency mapping patterns, limited number of resources allocated for UL SRS transmission is assumed. </w:t>
      </w:r>
      <w:r>
        <w:t xml:space="preserve">Evaluation performance illustrates </w:t>
      </w:r>
      <w:r w:rsidRPr="00A2135F">
        <w:t>th</w:t>
      </w:r>
      <w:r>
        <w:t>e</w:t>
      </w:r>
      <w:r w:rsidRPr="00A2135F">
        <w:t xml:space="preserve"> </w:t>
      </w:r>
      <w:r w:rsidRPr="0008369D">
        <w:t>improve</w:t>
      </w:r>
      <w:r>
        <w:t>ment</w:t>
      </w:r>
      <w:r w:rsidRPr="0008369D">
        <w:t xml:space="preserve"> </w:t>
      </w:r>
      <w:r>
        <w:t xml:space="preserve">of </w:t>
      </w:r>
      <w:r w:rsidRPr="0008369D">
        <w:t>UE positioning accuracy</w:t>
      </w:r>
      <w:r>
        <w:t xml:space="preserve"> calculation with proposed frequency mapping pattern</w:t>
      </w:r>
      <w:r w:rsidR="00C95445">
        <w:t>, evaluation assumptions can be found in Annex-B.</w:t>
      </w:r>
    </w:p>
    <w:p w14:paraId="62FF0193" w14:textId="77777777" w:rsidR="008D7C13" w:rsidRPr="00A2135F" w:rsidRDefault="008D7C13" w:rsidP="00A2135F">
      <w:pPr>
        <w:pStyle w:val="3GPPText"/>
      </w:pPr>
      <w:bookmarkStart w:id="5" w:name="_Ref6568114"/>
    </w:p>
    <w:p w14:paraId="6BEC53F8" w14:textId="5268197D" w:rsidR="008D7C13" w:rsidRDefault="008D7C13" w:rsidP="008F73AD">
      <w:pPr>
        <w:pStyle w:val="3GPPText"/>
        <w:jc w:val="center"/>
      </w:pPr>
      <w:r w:rsidRPr="008D7C13">
        <w:rPr>
          <w:noProof/>
        </w:rPr>
        <w:lastRenderedPageBreak/>
        <w:drawing>
          <wp:inline distT="0" distB="0" distL="0" distR="0" wp14:anchorId="67AB5349" wp14:editId="62972FDF">
            <wp:extent cx="3364413"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4413" cy="2520000"/>
                    </a:xfrm>
                    <a:prstGeom prst="rect">
                      <a:avLst/>
                    </a:prstGeom>
                    <a:noFill/>
                    <a:ln>
                      <a:noFill/>
                    </a:ln>
                  </pic:spPr>
                </pic:pic>
              </a:graphicData>
            </a:graphic>
          </wp:inline>
        </w:drawing>
      </w:r>
    </w:p>
    <w:p w14:paraId="744E5DA3" w14:textId="77777777" w:rsidR="00A2135F" w:rsidRPr="00A2135F" w:rsidRDefault="00A2135F" w:rsidP="00A2135F">
      <w:pPr>
        <w:pStyle w:val="3GPPText"/>
      </w:pPr>
    </w:p>
    <w:p w14:paraId="51207A92" w14:textId="2A3F13ED" w:rsidR="00826282" w:rsidRDefault="00826282" w:rsidP="00826282">
      <w:pPr>
        <w:pStyle w:val="Caption"/>
        <w:jc w:val="center"/>
      </w:pPr>
      <w:bookmarkStart w:id="6" w:name="_Ref7774253"/>
      <w:r>
        <w:t xml:space="preserve">Figure </w:t>
      </w:r>
      <w:r>
        <w:fldChar w:fldCharType="begin"/>
      </w:r>
      <w:r>
        <w:instrText xml:space="preserve"> SEQ Figure \* ARABIC </w:instrText>
      </w:r>
      <w:r>
        <w:fldChar w:fldCharType="separate"/>
      </w:r>
      <w:r w:rsidR="00C9530F">
        <w:rPr>
          <w:noProof/>
        </w:rPr>
        <w:t>2</w:t>
      </w:r>
      <w:r>
        <w:fldChar w:fldCharType="end"/>
      </w:r>
      <w:bookmarkEnd w:id="5"/>
      <w:bookmarkEnd w:id="6"/>
      <w:r>
        <w:t xml:space="preserve">: UL-TDOA Performance Analysis in </w:t>
      </w:r>
      <w:proofErr w:type="spellStart"/>
      <w:r w:rsidRPr="00A2135F">
        <w:t>UMi</w:t>
      </w:r>
      <w:proofErr w:type="spellEnd"/>
      <w:r w:rsidR="0008369D" w:rsidRPr="00A2135F">
        <w:t xml:space="preserve"> </w:t>
      </w:r>
      <w:r>
        <w:t>for different com</w:t>
      </w:r>
      <w:r w:rsidR="0008369D">
        <w:t>b</w:t>
      </w:r>
      <w:r>
        <w:t>-structures</w:t>
      </w:r>
    </w:p>
    <w:p w14:paraId="460307CB" w14:textId="77777777" w:rsidR="00826282" w:rsidRPr="000F4046" w:rsidRDefault="00826282" w:rsidP="000F4046">
      <w:pPr>
        <w:pStyle w:val="3GPPText"/>
      </w:pPr>
    </w:p>
    <w:p w14:paraId="2043B3DB" w14:textId="573A48C0" w:rsidR="000F4046" w:rsidRPr="000F4046" w:rsidRDefault="0051020E" w:rsidP="003B31E4">
      <w:pPr>
        <w:pStyle w:val="Heading2"/>
        <w:tabs>
          <w:tab w:val="clear" w:pos="5255"/>
          <w:tab w:val="num" w:pos="300"/>
        </w:tabs>
        <w:ind w:left="284" w:hanging="284"/>
      </w:pPr>
      <w:r>
        <w:t>CDM for UL SRS (PRS)</w:t>
      </w:r>
    </w:p>
    <w:p w14:paraId="60579D6B" w14:textId="4948B835" w:rsidR="000F4046" w:rsidRPr="000F4046" w:rsidRDefault="0051020E" w:rsidP="0051020E">
      <w:pPr>
        <w:pStyle w:val="3GPPText"/>
      </w:pPr>
      <w:r>
        <w:t xml:space="preserve">In order to further improve capacity / amount of positioned users, </w:t>
      </w:r>
      <w:r w:rsidR="000F4046" w:rsidRPr="000F4046">
        <w:t xml:space="preserve">a CDM in time can be used for UL SRS </w:t>
      </w:r>
      <w:r>
        <w:t>(PRS) transmission</w:t>
      </w:r>
      <w:r w:rsidR="000F4046" w:rsidRPr="000F4046">
        <w:t xml:space="preserve">. </w:t>
      </w:r>
      <w:r>
        <w:t xml:space="preserve">For instance, orthogonal cover codes in </w:t>
      </w:r>
      <w:r w:rsidR="000F4046" w:rsidRPr="000F4046">
        <w:t xml:space="preserve">time can be applied. </w:t>
      </w:r>
      <w:r>
        <w:t>In this case t</w:t>
      </w:r>
      <w:r w:rsidR="000F4046" w:rsidRPr="000F4046">
        <w:t xml:space="preserve">he SRS sequence generation procedure </w:t>
      </w:r>
      <w:r>
        <w:t xml:space="preserve">can be presented by </w:t>
      </w:r>
      <w:r w:rsidR="000F4046" w:rsidRPr="000F4046">
        <w:t>the following formula:</w:t>
      </w:r>
    </w:p>
    <w:p w14:paraId="1C3EE8F1" w14:textId="02703069" w:rsidR="000F4046" w:rsidRDefault="00016F52" w:rsidP="000F4046">
      <w:pPr>
        <w:pStyle w:val="3GPPText"/>
        <w:rPr>
          <w:rFonts w:asciiTheme="minorHAnsi" w:hAnsiTheme="minorHAnsi" w:cstheme="minorHAnsi"/>
        </w:rPr>
      </w:pPr>
      <m:oMathPara>
        <m:oMath>
          <m:sSub>
            <m:sSubPr>
              <m:ctrlPr>
                <w:rPr>
                  <w:rFonts w:ascii="Cambria Math" w:hAnsi="Cambria Math" w:cstheme="minorHAnsi"/>
                </w:rPr>
              </m:ctrlPr>
            </m:sSubPr>
            <m:e>
              <m:sSup>
                <m:sSupPr>
                  <m:ctrlPr>
                    <w:rPr>
                      <w:rFonts w:ascii="Cambria Math" w:hAnsi="Cambria Math" w:cstheme="minorHAnsi"/>
                      <w:i/>
                      <w:iCs/>
                    </w:rPr>
                  </m:ctrlPr>
                </m:sSupPr>
                <m:e>
                  <m:acc>
                    <m:accPr>
                      <m:chr m:val="̅"/>
                      <m:ctrlPr>
                        <w:rPr>
                          <w:rFonts w:ascii="Cambria Math" w:hAnsi="Cambria Math" w:cstheme="minorHAnsi"/>
                          <w:i/>
                          <w:iCs/>
                        </w:rPr>
                      </m:ctrlPr>
                    </m:accPr>
                    <m:e>
                      <m:r>
                        <w:rPr>
                          <w:rFonts w:ascii="Cambria Math" w:hAnsi="Cambria Math" w:cstheme="minorHAnsi"/>
                        </w:rPr>
                        <m:t>r</m:t>
                      </m:r>
                    </m:e>
                  </m:acc>
                </m:e>
                <m:sup>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i</m:t>
                      </m:r>
                    </m:sub>
                  </m:sSub>
                  <m:r>
                    <w:rPr>
                      <w:rFonts w:ascii="Cambria Math" w:hAnsi="Cambria Math" w:cstheme="minorHAnsi"/>
                    </w:rPr>
                    <m:t>)</m:t>
                  </m:r>
                </m:sup>
              </m:sSup>
            </m:e>
            <m:sub>
              <m:r>
                <w:rPr>
                  <w:rFonts w:ascii="Cambria Math" w:hAnsi="Cambria Math" w:cstheme="minorHAnsi"/>
                </w:rPr>
                <m:t>l</m:t>
              </m:r>
              <m:r>
                <m:rPr>
                  <m:sty m:val="p"/>
                </m:rPr>
                <w:rPr>
                  <w:rFonts w:ascii="Cambria Math" w:hAnsi="Cambria Math" w:cstheme="minorHAnsi"/>
                </w:rPr>
                <m:t>,</m:t>
              </m:r>
              <m:r>
                <w:rPr>
                  <w:rFonts w:ascii="Cambria Math" w:hAnsi="Cambria Math" w:cstheme="minorHAnsi"/>
                </w:rPr>
                <m:t>k</m:t>
              </m:r>
            </m:sub>
          </m:sSub>
          <m:r>
            <m:rPr>
              <m:sty m:val="p"/>
            </m:rPr>
            <w:rPr>
              <w:rFonts w:ascii="Cambria Math" w:hAnsi="Cambria Math" w:cstheme="minorHAnsi"/>
            </w:rPr>
            <m:t>=</m:t>
          </m:r>
          <m:sSub>
            <m:sSubPr>
              <m:ctrlPr>
                <w:rPr>
                  <w:rFonts w:ascii="Cambria Math" w:hAnsi="Cambria Math" w:cstheme="minorHAnsi"/>
                </w:rPr>
              </m:ctrlPr>
            </m:sSubPr>
            <m:e>
              <m:sSup>
                <m:sSupPr>
                  <m:ctrlPr>
                    <w:rPr>
                      <w:rFonts w:ascii="Cambria Math" w:hAnsi="Cambria Math" w:cstheme="minorHAnsi"/>
                      <w:i/>
                      <w:iCs/>
                    </w:rPr>
                  </m:ctrlPr>
                </m:sSupPr>
                <m:e>
                  <m:r>
                    <w:rPr>
                      <w:rFonts w:ascii="Cambria Math" w:hAnsi="Cambria Math" w:cstheme="minorHAnsi"/>
                    </w:rPr>
                    <m:t>r</m:t>
                  </m:r>
                </m:e>
                <m:sup>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i</m:t>
                      </m:r>
                    </m:sub>
                  </m:sSub>
                  <m:r>
                    <w:rPr>
                      <w:rFonts w:ascii="Cambria Math" w:hAnsi="Cambria Math" w:cstheme="minorHAnsi"/>
                    </w:rPr>
                    <m:t>)</m:t>
                  </m:r>
                </m:sup>
              </m:sSup>
            </m:e>
            <m:sub>
              <m:r>
                <w:rPr>
                  <w:rFonts w:ascii="Cambria Math" w:hAnsi="Cambria Math" w:cstheme="minorHAnsi"/>
                </w:rPr>
                <m:t>l</m:t>
              </m:r>
              <m:r>
                <m:rPr>
                  <m:sty m:val="p"/>
                </m:rPr>
                <w:rPr>
                  <w:rFonts w:ascii="Cambria Math" w:hAnsi="Cambria Math" w:cstheme="minorHAnsi"/>
                </w:rPr>
                <m:t>,</m:t>
              </m:r>
              <m:r>
                <w:rPr>
                  <w:rFonts w:ascii="Cambria Math" w:hAnsi="Cambria Math" w:cstheme="minorHAnsi"/>
                </w:rPr>
                <m:t>k</m:t>
              </m:r>
            </m:sub>
          </m:sSub>
          <m:sSub>
            <m:sSubPr>
              <m:ctrlPr>
                <w:rPr>
                  <w:rFonts w:ascii="Cambria Math" w:hAnsi="Cambria Math" w:cstheme="minorHAnsi"/>
                </w:rPr>
              </m:ctrlPr>
            </m:sSubPr>
            <m:e>
              <m:r>
                <w:rPr>
                  <w:rFonts w:ascii="Cambria Math" w:hAnsi="Cambria Math" w:cstheme="minorHAnsi"/>
                </w:rPr>
                <m:t>w</m:t>
              </m:r>
            </m:e>
            <m:sub>
              <m:r>
                <w:rPr>
                  <w:rFonts w:ascii="Cambria Math" w:hAnsi="Cambria Math" w:cstheme="minorHAnsi"/>
                </w:rPr>
                <m:t>t</m:t>
              </m:r>
            </m:sub>
          </m:sSub>
          <m:r>
            <m:rPr>
              <m:sty m:val="p"/>
            </m:rPr>
            <w:rPr>
              <w:rFonts w:ascii="Cambria Math" w:hAnsi="Cambria Math" w:cstheme="minorHAnsi"/>
            </w:rPr>
            <m:t>(</m:t>
          </m:r>
          <m:r>
            <w:rPr>
              <w:rFonts w:ascii="Cambria Math" w:hAnsi="Cambria Math" w:cstheme="minorHAnsi"/>
            </w:rPr>
            <m:t>l</m:t>
          </m:r>
          <m:r>
            <m:rPr>
              <m:sty m:val="p"/>
            </m:rPr>
            <w:rPr>
              <w:rFonts w:ascii="Cambria Math" w:hAnsi="Cambria Math" w:cstheme="minorHAnsi"/>
            </w:rPr>
            <m:t>)</m:t>
          </m:r>
        </m:oMath>
      </m:oMathPara>
    </w:p>
    <w:p w14:paraId="347B1B93" w14:textId="4B03D79B" w:rsidR="000F4046" w:rsidRPr="003B31E4" w:rsidRDefault="00016F52" w:rsidP="000F4046">
      <w:pPr>
        <w:pStyle w:val="3GPPText"/>
      </w:pPr>
      <m:oMath>
        <m:sSub>
          <m:sSubPr>
            <m:ctrlPr>
              <w:rPr>
                <w:rFonts w:ascii="Cambria Math" w:hAnsi="Cambria Math"/>
              </w:rPr>
            </m:ctrlPr>
          </m:sSubPr>
          <m:e>
            <m:sSup>
              <m:sSupPr>
                <m:ctrlPr>
                  <w:rPr>
                    <w:rFonts w:ascii="Cambria Math" w:hAnsi="Cambria Math"/>
                  </w:rPr>
                </m:ctrlPr>
              </m:sSupPr>
              <m:e>
                <m:r>
                  <w:rPr>
                    <w:rFonts w:ascii="Cambria Math" w:hAnsi="Cambria Math"/>
                  </w:rPr>
                  <m:t>r</m:t>
                </m:r>
              </m:e>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e>
          <m:sub>
            <m:r>
              <w:rPr>
                <w:rFonts w:ascii="Cambria Math" w:hAnsi="Cambria Math"/>
              </w:rPr>
              <m:t>l</m:t>
            </m:r>
            <m:r>
              <m:rPr>
                <m:sty m:val="p"/>
              </m:rPr>
              <w:rPr>
                <w:rFonts w:ascii="Cambria Math" w:hAnsi="Cambria Math"/>
              </w:rPr>
              <m:t>,</m:t>
            </m:r>
            <m:r>
              <w:rPr>
                <w:rFonts w:ascii="Cambria Math" w:hAnsi="Cambria Math"/>
              </w:rPr>
              <m:t>k</m:t>
            </m:r>
          </m:sub>
        </m:sSub>
      </m:oMath>
      <w:r w:rsidR="000F4046" w:rsidRPr="000F4046">
        <w:t xml:space="preserve"> – </w:t>
      </w:r>
      <w:r w:rsidR="000F4046" w:rsidRPr="003B31E4">
        <w:t xml:space="preserve">SRS sequence calculated according to section 6.4.1.4.2 in TS 38.211 </w:t>
      </w:r>
      <w:r w:rsidR="00744B51">
        <w:fldChar w:fldCharType="begin"/>
      </w:r>
      <w:r w:rsidR="00744B51">
        <w:instrText xml:space="preserve"> REF _Ref4857496 \n \h </w:instrText>
      </w:r>
      <w:r w:rsidR="00744B51">
        <w:fldChar w:fldCharType="separate"/>
      </w:r>
      <w:r w:rsidR="00C9530F">
        <w:t>[2]</w:t>
      </w:r>
      <w:r w:rsidR="00744B51">
        <w:fldChar w:fldCharType="end"/>
      </w:r>
      <w:r w:rsidR="000F4046" w:rsidRPr="003B31E4">
        <w:t>;</w:t>
      </w:r>
    </w:p>
    <w:p w14:paraId="1B623942" w14:textId="4BE18377" w:rsidR="000F4046" w:rsidRPr="000F4046" w:rsidRDefault="00016F52" w:rsidP="000F4046">
      <w:pPr>
        <w:pStyle w:val="3GPPText"/>
      </w:pPr>
      <m:oMath>
        <m:sSub>
          <m:sSubPr>
            <m:ctrlPr>
              <w:rPr>
                <w:rFonts w:ascii="Cambria Math" w:hAnsi="Cambria Math"/>
              </w:rPr>
            </m:ctrlPr>
          </m:sSubPr>
          <m:e>
            <m:r>
              <w:rPr>
                <w:rFonts w:ascii="Cambria Math" w:hAnsi="Cambria Math"/>
              </w:rPr>
              <m:t>w</m:t>
            </m:r>
          </m:e>
          <m:sub>
            <m:r>
              <w:rPr>
                <w:rFonts w:ascii="Cambria Math" w:hAnsi="Cambria Math"/>
              </w:rPr>
              <m:t>t</m:t>
            </m:r>
          </m:sub>
        </m:sSub>
      </m:oMath>
      <w:r w:rsidR="000F4046" w:rsidRPr="000F4046">
        <w:t xml:space="preserve"> – </w:t>
      </w:r>
      <w:proofErr w:type="gramStart"/>
      <w:r w:rsidR="000F4046" w:rsidRPr="000F4046">
        <w:t>time</w:t>
      </w:r>
      <w:proofErr w:type="gramEnd"/>
      <w:r w:rsidR="000F4046" w:rsidRPr="000F4046">
        <w:t xml:space="preserve"> spreading sequence</w:t>
      </w:r>
      <w:r w:rsidR="0051020E">
        <w:t xml:space="preserve"> / orthogonal cover code</w:t>
      </w:r>
      <w:r w:rsidR="000F4046" w:rsidRPr="000F4046">
        <w:t>.</w:t>
      </w:r>
      <w:r w:rsidR="0051020E">
        <w:t xml:space="preserve"> </w:t>
      </w:r>
      <w:r w:rsidR="000F4046" w:rsidRPr="000F4046">
        <w:t xml:space="preserve">Spreading sequences can be orthogonal based on </w:t>
      </w:r>
      <w:proofErr w:type="spellStart"/>
      <w:r w:rsidR="000F4046" w:rsidRPr="000F4046">
        <w:t>Hadamard</w:t>
      </w:r>
      <w:proofErr w:type="spellEnd"/>
      <w:r w:rsidR="000F4046" w:rsidRPr="000F4046">
        <w:t xml:space="preserve"> matrices, DFT based matrices or pseudo orthogonal based of randomly generated sequences.</w:t>
      </w:r>
    </w:p>
    <w:p w14:paraId="7164E6A9" w14:textId="77777777" w:rsidR="000F4046" w:rsidRDefault="000F4046" w:rsidP="00084E6A">
      <w:pPr>
        <w:pStyle w:val="3GPPText"/>
      </w:pPr>
    </w:p>
    <w:p w14:paraId="3989047B" w14:textId="77777777" w:rsidR="003B31E4" w:rsidRDefault="003B31E4" w:rsidP="003B31E4">
      <w:pPr>
        <w:pStyle w:val="3GPPAgreements"/>
        <w:numPr>
          <w:ilvl w:val="0"/>
          <w:numId w:val="12"/>
        </w:numPr>
      </w:pPr>
    </w:p>
    <w:p w14:paraId="27BB86FB" w14:textId="501E876B" w:rsidR="003466EB" w:rsidRDefault="00B42371" w:rsidP="003B31E4">
      <w:pPr>
        <w:pStyle w:val="3GPPAgreements"/>
        <w:numPr>
          <w:ilvl w:val="1"/>
          <w:numId w:val="12"/>
        </w:numPr>
        <w:rPr>
          <w:b/>
        </w:rPr>
      </w:pPr>
      <w:r>
        <w:rPr>
          <w:b/>
        </w:rPr>
        <w:t>Further consider to introduce t</w:t>
      </w:r>
      <w:r w:rsidR="003466EB">
        <w:rPr>
          <w:b/>
        </w:rPr>
        <w:t>ime domain code multiplexing for UL SRS</w:t>
      </w:r>
      <w:r>
        <w:rPr>
          <w:b/>
        </w:rPr>
        <w:t xml:space="preserve"> (PRS)</w:t>
      </w:r>
      <w:r w:rsidR="003466EB">
        <w:rPr>
          <w:b/>
        </w:rPr>
        <w:t xml:space="preserve"> in order to increase the </w:t>
      </w:r>
      <w:r>
        <w:rPr>
          <w:b/>
        </w:rPr>
        <w:t xml:space="preserve">UE </w:t>
      </w:r>
      <w:r w:rsidR="003466EB">
        <w:rPr>
          <w:b/>
        </w:rPr>
        <w:t xml:space="preserve">multiplexing </w:t>
      </w:r>
      <w:r>
        <w:rPr>
          <w:b/>
        </w:rPr>
        <w:t>capacity for NR positioning in UL</w:t>
      </w:r>
    </w:p>
    <w:p w14:paraId="55AD20B6" w14:textId="77777777" w:rsidR="00FE622E" w:rsidRPr="00393E54" w:rsidRDefault="00FE622E" w:rsidP="00084E6A">
      <w:pPr>
        <w:pStyle w:val="3GPPText"/>
      </w:pPr>
    </w:p>
    <w:p w14:paraId="78C5CBD3" w14:textId="47193F63" w:rsidR="006E29C8" w:rsidRDefault="0051020E" w:rsidP="00084E6A">
      <w:pPr>
        <w:pStyle w:val="3GPPText"/>
      </w:pPr>
      <w:r>
        <w:t xml:space="preserve">Benefits of using </w:t>
      </w:r>
      <w:r w:rsidR="007673FA">
        <w:t xml:space="preserve">time domain </w:t>
      </w:r>
      <w:r>
        <w:t xml:space="preserve">CDM on top of the enhancements proposed in the previous sections are shown </w:t>
      </w:r>
      <w:r w:rsidR="007673FA">
        <w:t xml:space="preserve">in </w:t>
      </w:r>
      <w:r>
        <w:fldChar w:fldCharType="begin"/>
      </w:r>
      <w:r>
        <w:instrText xml:space="preserve"> REF _Ref6573278 \h </w:instrText>
      </w:r>
      <w:r>
        <w:fldChar w:fldCharType="separate"/>
      </w:r>
      <w:r w:rsidR="00C9530F">
        <w:t xml:space="preserve">Figure </w:t>
      </w:r>
      <w:r w:rsidR="00C9530F">
        <w:rPr>
          <w:noProof/>
        </w:rPr>
        <w:t>3</w:t>
      </w:r>
      <w:r>
        <w:fldChar w:fldCharType="end"/>
      </w:r>
      <w:r>
        <w:t xml:space="preserve">, where </w:t>
      </w:r>
      <w:r w:rsidR="006E29C8">
        <w:t>c</w:t>
      </w:r>
      <w:r>
        <w:t>omb</w:t>
      </w:r>
      <w:r w:rsidR="00F41FD7">
        <w:t xml:space="preserve">-4 </w:t>
      </w:r>
      <w:r w:rsidR="006E29C8">
        <w:t xml:space="preserve">TD-OCC </w:t>
      </w:r>
      <w:r w:rsidR="00F41FD7">
        <w:t>physical structure</w:t>
      </w:r>
      <w:r w:rsidR="007673FA">
        <w:t xml:space="preserve"> of SRS</w:t>
      </w:r>
      <w:r w:rsidR="00F41FD7">
        <w:t xml:space="preserve"> is compared with </w:t>
      </w:r>
      <w:r w:rsidR="007673FA">
        <w:t xml:space="preserve">SRS </w:t>
      </w:r>
      <w:r w:rsidR="00F41FD7">
        <w:t>Comb-4 TDM physical structure</w:t>
      </w:r>
      <w:r w:rsidR="006E29C8">
        <w:t xml:space="preserve"> limited number of resources for SRS transmission</w:t>
      </w:r>
      <w:r w:rsidR="007673FA">
        <w:t xml:space="preserve"> were used</w:t>
      </w:r>
      <w:r w:rsidR="00C95445">
        <w:t>, evaluation assumptions can be found in Annex-B.</w:t>
      </w:r>
    </w:p>
    <w:p w14:paraId="0B42D2B1" w14:textId="5A5A409B" w:rsidR="00411597" w:rsidRDefault="00411597" w:rsidP="00411597">
      <w:pPr>
        <w:pStyle w:val="3GPPText"/>
        <w:jc w:val="center"/>
      </w:pPr>
      <w:r w:rsidRPr="00411597">
        <w:rPr>
          <w:noProof/>
        </w:rPr>
        <w:lastRenderedPageBreak/>
        <w:drawing>
          <wp:inline distT="0" distB="0" distL="0" distR="0" wp14:anchorId="6A8B472A" wp14:editId="5E2D394A">
            <wp:extent cx="3361995"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1995" cy="2520000"/>
                    </a:xfrm>
                    <a:prstGeom prst="rect">
                      <a:avLst/>
                    </a:prstGeom>
                    <a:noFill/>
                    <a:ln>
                      <a:noFill/>
                    </a:ln>
                  </pic:spPr>
                </pic:pic>
              </a:graphicData>
            </a:graphic>
          </wp:inline>
        </w:drawing>
      </w:r>
    </w:p>
    <w:p w14:paraId="0D9BA5C9" w14:textId="5C4DF257" w:rsidR="0051020E" w:rsidRDefault="0051020E" w:rsidP="0051020E">
      <w:pPr>
        <w:pStyle w:val="Caption"/>
        <w:jc w:val="center"/>
      </w:pPr>
      <w:bookmarkStart w:id="7" w:name="_Ref6573278"/>
      <w:r>
        <w:t xml:space="preserve">Figure </w:t>
      </w:r>
      <w:r>
        <w:fldChar w:fldCharType="begin"/>
      </w:r>
      <w:r>
        <w:instrText xml:space="preserve"> SEQ Figure \* ARABIC </w:instrText>
      </w:r>
      <w:r>
        <w:fldChar w:fldCharType="separate"/>
      </w:r>
      <w:r w:rsidR="00C9530F">
        <w:rPr>
          <w:noProof/>
        </w:rPr>
        <w:t>3</w:t>
      </w:r>
      <w:r>
        <w:fldChar w:fldCharType="end"/>
      </w:r>
      <w:bookmarkEnd w:id="7"/>
      <w:r>
        <w:t xml:space="preserve">: Use of orthogonal cover codes for UL SRS (PRS) transmission </w:t>
      </w:r>
    </w:p>
    <w:p w14:paraId="20946DE3" w14:textId="77777777" w:rsidR="0016453A" w:rsidRPr="00DB3B15" w:rsidRDefault="0016453A" w:rsidP="008F73AD"/>
    <w:p w14:paraId="7C03BF72" w14:textId="2BE068AA" w:rsidR="00F47A64" w:rsidRDefault="00F47A64" w:rsidP="00F47A64">
      <w:pPr>
        <w:pStyle w:val="Heading1"/>
      </w:pPr>
      <w:r>
        <w:t>Conclusion</w:t>
      </w:r>
    </w:p>
    <w:p w14:paraId="5D56510B" w14:textId="134F713A" w:rsidR="00F47A64" w:rsidRDefault="00F47A64" w:rsidP="00F47A64">
      <w:pPr>
        <w:pStyle w:val="3GPPText"/>
      </w:pPr>
      <w:r>
        <w:t xml:space="preserve">In this contribution, we have provided </w:t>
      </w:r>
      <w:r w:rsidR="00874612">
        <w:t xml:space="preserve">our </w:t>
      </w:r>
      <w:r>
        <w:t>views on UL reference sig</w:t>
      </w:r>
      <w:r w:rsidR="00407823">
        <w:t>nal design for NR positioning</w:t>
      </w:r>
      <w:r w:rsidR="00874612">
        <w:t>. In summary</w:t>
      </w:r>
      <w:r w:rsidR="00F41FD7">
        <w:t>,</w:t>
      </w:r>
      <w:r w:rsidR="00874612">
        <w:t xml:space="preserve"> we have </w:t>
      </w:r>
      <w:r w:rsidR="00407823">
        <w:t>following proposals:</w:t>
      </w:r>
    </w:p>
    <w:p w14:paraId="254D36B2" w14:textId="77777777" w:rsidR="008F73AD" w:rsidRDefault="008F73AD" w:rsidP="00F47A64">
      <w:pPr>
        <w:pStyle w:val="3GPPText"/>
      </w:pPr>
    </w:p>
    <w:p w14:paraId="14DC9882" w14:textId="77777777" w:rsidR="008F73AD" w:rsidRDefault="008F73AD" w:rsidP="008F73AD">
      <w:pPr>
        <w:pStyle w:val="3GPPAgreements"/>
        <w:numPr>
          <w:ilvl w:val="0"/>
          <w:numId w:val="75"/>
        </w:numPr>
      </w:pPr>
    </w:p>
    <w:p w14:paraId="6DD36F8B" w14:textId="77777777" w:rsidR="008F73AD" w:rsidRDefault="008F73AD" w:rsidP="008F73AD">
      <w:pPr>
        <w:pStyle w:val="3GPPText"/>
        <w:numPr>
          <w:ilvl w:val="1"/>
          <w:numId w:val="15"/>
        </w:numPr>
        <w:rPr>
          <w:b/>
          <w:lang w:val="en-GB"/>
        </w:rPr>
      </w:pPr>
      <w:r>
        <w:rPr>
          <w:b/>
          <w:lang w:val="en-GB"/>
        </w:rPr>
        <w:t xml:space="preserve">For the purpose of NR </w:t>
      </w:r>
      <w:r w:rsidRPr="00340330">
        <w:rPr>
          <w:b/>
          <w:lang w:val="en-GB"/>
        </w:rPr>
        <w:t xml:space="preserve">positioning, </w:t>
      </w:r>
      <w:r w:rsidRPr="003D0EBF">
        <w:rPr>
          <w:b/>
          <w:lang w:val="en-GB"/>
        </w:rPr>
        <w:t xml:space="preserve">increase number of symbols for </w:t>
      </w:r>
      <w:r w:rsidRPr="00340330">
        <w:rPr>
          <w:b/>
          <w:lang w:val="en-GB"/>
        </w:rPr>
        <w:t xml:space="preserve">UL </w:t>
      </w:r>
      <w:r w:rsidRPr="003D0EBF">
        <w:rPr>
          <w:b/>
          <w:lang w:val="en-GB"/>
        </w:rPr>
        <w:t>SRS</w:t>
      </w:r>
      <w:r w:rsidRPr="00340330">
        <w:rPr>
          <w:b/>
          <w:lang w:val="en-GB"/>
        </w:rPr>
        <w:t xml:space="preserve"> (PRS)</w:t>
      </w:r>
      <w:r w:rsidRPr="003D0EBF">
        <w:rPr>
          <w:b/>
          <w:lang w:val="en-GB"/>
        </w:rPr>
        <w:t xml:space="preserve"> </w:t>
      </w:r>
      <w:r w:rsidRPr="00340330">
        <w:rPr>
          <w:b/>
          <w:lang w:val="en-GB"/>
        </w:rPr>
        <w:t>transmission within single UL SRS (PRS) R</w:t>
      </w:r>
      <w:r w:rsidRPr="003D0EBF">
        <w:rPr>
          <w:b/>
          <w:lang w:val="en-GB"/>
        </w:rPr>
        <w:t>esource to 8</w:t>
      </w:r>
      <w:r w:rsidRPr="00340330">
        <w:rPr>
          <w:b/>
          <w:lang w:val="en-GB"/>
        </w:rPr>
        <w:t xml:space="preserve"> and 14.</w:t>
      </w:r>
    </w:p>
    <w:p w14:paraId="2AF9109B" w14:textId="77777777" w:rsidR="008F73AD" w:rsidRDefault="008F73AD" w:rsidP="008F73AD">
      <w:pPr>
        <w:pStyle w:val="3GPPAgreements"/>
        <w:numPr>
          <w:ilvl w:val="0"/>
          <w:numId w:val="75"/>
        </w:numPr>
      </w:pPr>
    </w:p>
    <w:p w14:paraId="2FFEE20D" w14:textId="77777777" w:rsidR="008F73AD" w:rsidRDefault="008F73AD" w:rsidP="008F73AD">
      <w:pPr>
        <w:pStyle w:val="3GPPText"/>
        <w:numPr>
          <w:ilvl w:val="1"/>
          <w:numId w:val="15"/>
        </w:numPr>
        <w:rPr>
          <w:b/>
          <w:lang w:val="en-GB"/>
        </w:rPr>
      </w:pPr>
      <w:r>
        <w:rPr>
          <w:b/>
          <w:lang w:val="en-GB"/>
        </w:rPr>
        <w:t>UL SRS (PRS) resource can be configured to occupy any symbols within a slot</w:t>
      </w:r>
    </w:p>
    <w:p w14:paraId="6589B4AD" w14:textId="77777777" w:rsidR="008F73AD" w:rsidRDefault="008F73AD" w:rsidP="008F73AD">
      <w:pPr>
        <w:pStyle w:val="3GPPAgreements"/>
        <w:numPr>
          <w:ilvl w:val="0"/>
          <w:numId w:val="75"/>
        </w:numPr>
      </w:pPr>
    </w:p>
    <w:p w14:paraId="6EE52DFB" w14:textId="77777777" w:rsidR="008F73AD" w:rsidRPr="003D0EBF" w:rsidRDefault="008F73AD" w:rsidP="008F73AD">
      <w:pPr>
        <w:pStyle w:val="3GPPText"/>
        <w:numPr>
          <w:ilvl w:val="1"/>
          <w:numId w:val="15"/>
        </w:numPr>
        <w:rPr>
          <w:b/>
          <w:lang w:val="en-GB"/>
        </w:rPr>
      </w:pPr>
      <w:r>
        <w:rPr>
          <w:b/>
          <w:lang w:val="en-GB"/>
        </w:rPr>
        <w:t xml:space="preserve">For the purpose of NR positioning, additionally support </w:t>
      </w:r>
      <w:r w:rsidRPr="003D0EBF">
        <w:rPr>
          <w:b/>
        </w:rPr>
        <w:t xml:space="preserve">comb-6 and comb-12 </w:t>
      </w:r>
      <w:r>
        <w:rPr>
          <w:b/>
        </w:rPr>
        <w:t xml:space="preserve">structures </w:t>
      </w:r>
      <w:r w:rsidRPr="003D0EBF">
        <w:rPr>
          <w:b/>
        </w:rPr>
        <w:t>for UL SRS</w:t>
      </w:r>
      <w:r>
        <w:rPr>
          <w:b/>
        </w:rPr>
        <w:t>(PRS) configuration</w:t>
      </w:r>
    </w:p>
    <w:p w14:paraId="2A673C59" w14:textId="77777777" w:rsidR="008F73AD" w:rsidRDefault="008F73AD" w:rsidP="008F73AD">
      <w:pPr>
        <w:pStyle w:val="3GPPAgreements"/>
        <w:numPr>
          <w:ilvl w:val="0"/>
          <w:numId w:val="75"/>
        </w:numPr>
      </w:pPr>
    </w:p>
    <w:p w14:paraId="5582FC65" w14:textId="7DFC14DD" w:rsidR="008F73AD" w:rsidRDefault="008F73AD" w:rsidP="008F73AD">
      <w:pPr>
        <w:pStyle w:val="3GPPAgreements"/>
        <w:numPr>
          <w:ilvl w:val="1"/>
          <w:numId w:val="12"/>
        </w:numPr>
        <w:rPr>
          <w:b/>
        </w:rPr>
      </w:pPr>
      <w:r>
        <w:rPr>
          <w:b/>
        </w:rPr>
        <w:t>Further consider to introduce time domain code multiplexing for UL SRS (PRS) in order to increase the UE multiplexing capacity for NR positioning in UL</w:t>
      </w:r>
    </w:p>
    <w:p w14:paraId="62B78F40" w14:textId="77777777" w:rsidR="00874612" w:rsidRPr="00076485" w:rsidRDefault="00874612" w:rsidP="00084E6A">
      <w:pPr>
        <w:pStyle w:val="3GPPText"/>
      </w:pPr>
    </w:p>
    <w:p w14:paraId="4E03C841" w14:textId="0FBF1A44" w:rsidR="00084E6A" w:rsidRDefault="00084E6A" w:rsidP="00084E6A">
      <w:pPr>
        <w:pStyle w:val="Heading1"/>
      </w:pPr>
      <w:r>
        <w:t>References</w:t>
      </w:r>
    </w:p>
    <w:p w14:paraId="32FA7DF3" w14:textId="668B3DF0" w:rsidR="004D232A" w:rsidRPr="004D232A" w:rsidRDefault="00084E6A" w:rsidP="00033280">
      <w:pPr>
        <w:pStyle w:val="3GPPText"/>
        <w:numPr>
          <w:ilvl w:val="0"/>
          <w:numId w:val="11"/>
        </w:numPr>
        <w:ind w:left="0" w:firstLine="0"/>
      </w:pPr>
      <w:r>
        <w:t xml:space="preserve"> </w:t>
      </w:r>
      <w:bookmarkStart w:id="8"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8"/>
    </w:p>
    <w:p w14:paraId="426549FB" w14:textId="6705C5D4" w:rsidR="00744B51" w:rsidRPr="00407FD9" w:rsidRDefault="00744B51" w:rsidP="00744B51">
      <w:pPr>
        <w:pStyle w:val="3GPPText"/>
        <w:numPr>
          <w:ilvl w:val="0"/>
          <w:numId w:val="11"/>
        </w:numPr>
        <w:ind w:left="0" w:firstLine="0"/>
      </w:pPr>
      <w:bookmarkStart w:id="9" w:name="_Ref4857496"/>
      <w:r w:rsidRPr="00407FD9">
        <w:t>TS38.211, V15.4.0, “NR: Physical channels and modulation”</w:t>
      </w:r>
      <w:bookmarkEnd w:id="9"/>
    </w:p>
    <w:p w14:paraId="507CCEB9" w14:textId="77777777" w:rsidR="00407FD9" w:rsidRDefault="00407FD9" w:rsidP="00407FD9">
      <w:pPr>
        <w:pStyle w:val="3GPPText"/>
        <w:numPr>
          <w:ilvl w:val="0"/>
          <w:numId w:val="11"/>
        </w:numPr>
        <w:ind w:left="0" w:firstLine="0"/>
        <w:rPr>
          <w:iCs/>
        </w:rPr>
      </w:pPr>
      <w:bookmarkStart w:id="10" w:name="_Ref7773302"/>
      <w:r w:rsidRPr="00F0017D">
        <w:rPr>
          <w:iCs/>
        </w:rPr>
        <w:t>R1-1906821</w:t>
      </w:r>
      <w:r w:rsidRPr="003F29F9">
        <w:rPr>
          <w:iCs/>
        </w:rPr>
        <w:t>, “</w:t>
      </w:r>
      <w:r>
        <w:rPr>
          <w:iCs/>
        </w:rPr>
        <w:t xml:space="preserve">Downlink reference signal design for NR positioning”, </w:t>
      </w:r>
      <w:r w:rsidRPr="00BF38DA">
        <w:rPr>
          <w:iCs/>
        </w:rPr>
        <w:t>Intel Corporation</w:t>
      </w:r>
      <w:r w:rsidRPr="008850E7">
        <w:rPr>
          <w:iCs/>
        </w:rPr>
        <w:t xml:space="preserve">, </w:t>
      </w:r>
      <w:r>
        <w:rPr>
          <w:iCs/>
        </w:rPr>
        <w:t>Reno</w:t>
      </w:r>
      <w:r w:rsidRPr="008850E7">
        <w:rPr>
          <w:iCs/>
        </w:rPr>
        <w:t xml:space="preserve">, </w:t>
      </w:r>
      <w:r>
        <w:rPr>
          <w:iCs/>
        </w:rPr>
        <w:t>USA</w:t>
      </w:r>
      <w:r w:rsidRPr="008850E7">
        <w:rPr>
          <w:iCs/>
        </w:rPr>
        <w:t xml:space="preserve">, </w:t>
      </w:r>
      <w:r>
        <w:rPr>
          <w:iCs/>
        </w:rPr>
        <w:t>May</w:t>
      </w:r>
      <w:r w:rsidRPr="008850E7">
        <w:rPr>
          <w:iCs/>
        </w:rPr>
        <w:t>, 2019</w:t>
      </w:r>
      <w:bookmarkEnd w:id="10"/>
    </w:p>
    <w:p w14:paraId="091BC73B" w14:textId="77777777" w:rsidR="00407FD9" w:rsidRDefault="00407FD9" w:rsidP="00407FD9">
      <w:pPr>
        <w:pStyle w:val="3GPPText"/>
        <w:numPr>
          <w:ilvl w:val="0"/>
          <w:numId w:val="11"/>
        </w:numPr>
        <w:ind w:left="0" w:firstLine="0"/>
        <w:rPr>
          <w:iCs/>
        </w:rPr>
      </w:pPr>
      <w:r w:rsidRPr="00F0017D">
        <w:rPr>
          <w:iCs/>
        </w:rPr>
        <w:t>R1-190682</w:t>
      </w:r>
      <w:r>
        <w:rPr>
          <w:iCs/>
        </w:rPr>
        <w:t>3</w:t>
      </w:r>
      <w:r w:rsidRPr="003F29F9">
        <w:rPr>
          <w:iCs/>
        </w:rPr>
        <w:t>, “</w:t>
      </w:r>
      <w:r>
        <w:rPr>
          <w:iCs/>
        </w:rPr>
        <w:t xml:space="preserve">UE and </w:t>
      </w:r>
      <w:proofErr w:type="spellStart"/>
      <w:r>
        <w:rPr>
          <w:iCs/>
        </w:rPr>
        <w:t>gNB</w:t>
      </w:r>
      <w:proofErr w:type="spellEnd"/>
      <w:r>
        <w:rPr>
          <w:iCs/>
        </w:rPr>
        <w:t xml:space="preserve"> measurements for NR positioning”</w:t>
      </w:r>
      <w:r w:rsidRPr="00BF38DA">
        <w:rPr>
          <w:iCs/>
        </w:rPr>
        <w:t xml:space="preserve">, Intel Corporation, </w:t>
      </w:r>
      <w:r>
        <w:rPr>
          <w:iCs/>
        </w:rPr>
        <w:t>Reno</w:t>
      </w:r>
      <w:r w:rsidRPr="008850E7">
        <w:rPr>
          <w:iCs/>
        </w:rPr>
        <w:t xml:space="preserve">, </w:t>
      </w:r>
      <w:r>
        <w:rPr>
          <w:iCs/>
        </w:rPr>
        <w:t>USA</w:t>
      </w:r>
      <w:r w:rsidRPr="008850E7">
        <w:rPr>
          <w:iCs/>
        </w:rPr>
        <w:t xml:space="preserve">, </w:t>
      </w:r>
      <w:r>
        <w:rPr>
          <w:iCs/>
        </w:rPr>
        <w:t>May</w:t>
      </w:r>
      <w:r w:rsidRPr="008850E7">
        <w:rPr>
          <w:iCs/>
        </w:rPr>
        <w:t>, 2019</w:t>
      </w:r>
    </w:p>
    <w:p w14:paraId="09B6D1CB" w14:textId="77777777" w:rsidR="00407FD9" w:rsidRDefault="00407FD9" w:rsidP="00407FD9">
      <w:pPr>
        <w:pStyle w:val="3GPPText"/>
        <w:numPr>
          <w:ilvl w:val="0"/>
          <w:numId w:val="11"/>
        </w:numPr>
        <w:ind w:left="0" w:firstLine="0"/>
        <w:rPr>
          <w:iCs/>
        </w:rPr>
      </w:pPr>
      <w:bookmarkStart w:id="11" w:name="_Ref7773357"/>
      <w:r w:rsidRPr="00F0017D">
        <w:rPr>
          <w:iCs/>
        </w:rPr>
        <w:lastRenderedPageBreak/>
        <w:t>R1-190682</w:t>
      </w:r>
      <w:r>
        <w:rPr>
          <w:iCs/>
        </w:rPr>
        <w:t>4</w:t>
      </w:r>
      <w:r w:rsidRPr="003F29F9">
        <w:rPr>
          <w:iCs/>
        </w:rPr>
        <w:t>, “</w:t>
      </w:r>
      <w:r>
        <w:rPr>
          <w:iCs/>
        </w:rPr>
        <w:t>On physical-layer procedures for NR positioning”</w:t>
      </w:r>
      <w:r w:rsidRPr="00BF38DA">
        <w:rPr>
          <w:iCs/>
        </w:rPr>
        <w:t>, Intel Corporation</w:t>
      </w:r>
      <w:r w:rsidRPr="008850E7">
        <w:rPr>
          <w:iCs/>
        </w:rPr>
        <w:t xml:space="preserve">, </w:t>
      </w:r>
      <w:r>
        <w:rPr>
          <w:iCs/>
        </w:rPr>
        <w:t>Reno</w:t>
      </w:r>
      <w:r w:rsidRPr="008850E7">
        <w:rPr>
          <w:iCs/>
        </w:rPr>
        <w:t xml:space="preserve">, </w:t>
      </w:r>
      <w:r>
        <w:rPr>
          <w:iCs/>
        </w:rPr>
        <w:t>USA</w:t>
      </w:r>
      <w:r w:rsidRPr="008850E7">
        <w:rPr>
          <w:iCs/>
        </w:rPr>
        <w:t xml:space="preserve">, </w:t>
      </w:r>
      <w:r>
        <w:rPr>
          <w:iCs/>
        </w:rPr>
        <w:t>May</w:t>
      </w:r>
      <w:r w:rsidRPr="008850E7">
        <w:rPr>
          <w:iCs/>
        </w:rPr>
        <w:t>, 2019</w:t>
      </w:r>
      <w:bookmarkEnd w:id="11"/>
    </w:p>
    <w:p w14:paraId="1E8E1840" w14:textId="23B3C718" w:rsidR="00084E6A" w:rsidRDefault="00084E6A" w:rsidP="003A7104">
      <w:pPr>
        <w:pStyle w:val="3GPPText"/>
      </w:pPr>
    </w:p>
    <w:p w14:paraId="0F342784" w14:textId="6B64B825" w:rsidR="000938CA" w:rsidRDefault="000938CA" w:rsidP="000938CA">
      <w:pPr>
        <w:pStyle w:val="Heading1"/>
      </w:pPr>
      <w:r>
        <w:t>Annex-A: RAN1#96bis Agreements on UL PRS</w:t>
      </w:r>
    </w:p>
    <w:p w14:paraId="15A94070" w14:textId="11F94C92" w:rsidR="000938CA" w:rsidRDefault="000938CA" w:rsidP="003A7104">
      <w:pPr>
        <w:pStyle w:val="3GPPText"/>
      </w:pPr>
      <w:r>
        <w:t>In this section, we provide list of agreements made by RAN1 with respect to UL PRS design at the previous meeting.</w:t>
      </w:r>
    </w:p>
    <w:tbl>
      <w:tblPr>
        <w:tblStyle w:val="TableGrid"/>
        <w:tblW w:w="0" w:type="auto"/>
        <w:tblInd w:w="-5" w:type="dxa"/>
        <w:tblLook w:val="04A0" w:firstRow="1" w:lastRow="0" w:firstColumn="1" w:lastColumn="0" w:noHBand="0" w:noVBand="1"/>
      </w:tblPr>
      <w:tblGrid>
        <w:gridCol w:w="9967"/>
      </w:tblGrid>
      <w:tr w:rsidR="000938CA" w14:paraId="1849C5C9" w14:textId="77777777" w:rsidTr="00CD18B5">
        <w:tc>
          <w:tcPr>
            <w:tcW w:w="9967" w:type="dxa"/>
          </w:tcPr>
          <w:p w14:paraId="58C37180" w14:textId="77777777" w:rsidR="000938CA" w:rsidRDefault="000938CA" w:rsidP="00CD18B5">
            <w:r w:rsidRPr="00D77C13">
              <w:rPr>
                <w:highlight w:val="green"/>
              </w:rPr>
              <w:t>Agreement:</w:t>
            </w:r>
          </w:p>
          <w:p w14:paraId="5CE62A3E" w14:textId="77777777" w:rsidR="000938CA" w:rsidRDefault="000938CA" w:rsidP="00CD18B5">
            <w:pPr>
              <w:pStyle w:val="3GPPAgreements"/>
            </w:pPr>
            <w:r>
              <w:t>Support the following configurations of SRS for positioning</w:t>
            </w:r>
          </w:p>
          <w:p w14:paraId="04EF7833" w14:textId="77777777" w:rsidR="000938CA" w:rsidRDefault="000938CA" w:rsidP="00CD18B5">
            <w:pPr>
              <w:pStyle w:val="3GPPAgreements"/>
              <w:numPr>
                <w:ilvl w:val="1"/>
                <w:numId w:val="8"/>
              </w:numPr>
            </w:pPr>
            <w:r>
              <w:t>Semi-persistent configuration</w:t>
            </w:r>
          </w:p>
          <w:p w14:paraId="71E2F0AD" w14:textId="77777777" w:rsidR="000938CA" w:rsidRDefault="000938CA" w:rsidP="00CD18B5">
            <w:pPr>
              <w:pStyle w:val="3GPPAgreements"/>
              <w:numPr>
                <w:ilvl w:val="1"/>
                <w:numId w:val="8"/>
              </w:numPr>
            </w:pPr>
            <w:r>
              <w:t>Periodic configuration</w:t>
            </w:r>
          </w:p>
          <w:p w14:paraId="2A3806DF" w14:textId="77777777" w:rsidR="000938CA" w:rsidRDefault="000938CA" w:rsidP="00CD18B5">
            <w:pPr>
              <w:pStyle w:val="3GPPAgreements"/>
              <w:numPr>
                <w:ilvl w:val="1"/>
                <w:numId w:val="8"/>
              </w:numPr>
            </w:pPr>
            <w:r>
              <w:t>Aperiodic configuration</w:t>
            </w:r>
          </w:p>
          <w:p w14:paraId="426C73C0" w14:textId="77777777" w:rsidR="000938CA" w:rsidRDefault="000938CA" w:rsidP="00CD18B5">
            <w:pPr>
              <w:pStyle w:val="3GPPAgreements"/>
              <w:numPr>
                <w:ilvl w:val="0"/>
                <w:numId w:val="0"/>
              </w:numPr>
              <w:ind w:left="284" w:hanging="284"/>
            </w:pPr>
          </w:p>
          <w:p w14:paraId="55A16550" w14:textId="77777777" w:rsidR="000938CA" w:rsidRDefault="000938CA" w:rsidP="00CD18B5">
            <w:r w:rsidRPr="00B9498D">
              <w:rPr>
                <w:highlight w:val="green"/>
              </w:rPr>
              <w:t>Agreement:</w:t>
            </w:r>
          </w:p>
          <w:p w14:paraId="2BB8A2BA" w14:textId="77777777" w:rsidR="000938CA" w:rsidRDefault="000938CA" w:rsidP="00CD18B5">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proofErr w:type="gramStart"/>
            <w:r w:rsidRPr="004B10D4">
              <w:t>,2,4</w:t>
            </w:r>
            <w:proofErr w:type="gramEnd"/>
            <w:r w:rsidRPr="004B10D4">
              <w:t xml:space="preserve">}. </w:t>
            </w:r>
          </w:p>
          <w:p w14:paraId="65478C4A" w14:textId="77777777" w:rsidR="000938CA" w:rsidRDefault="000938CA" w:rsidP="00CD18B5">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04DDE11B" w14:textId="77777777" w:rsidR="000938CA" w:rsidRDefault="000938CA" w:rsidP="00CD18B5">
            <w:r w:rsidRPr="007555B1">
              <w:rPr>
                <w:highlight w:val="green"/>
              </w:rPr>
              <w:t>Agreement:</w:t>
            </w:r>
          </w:p>
          <w:p w14:paraId="4F1183B4" w14:textId="77777777" w:rsidR="000938CA" w:rsidRDefault="000938CA" w:rsidP="00CD18B5">
            <w:pPr>
              <w:pStyle w:val="3GPPAgreements"/>
            </w:pPr>
            <w:r>
              <w:t xml:space="preserve">For positioning, regarding the possible SRS symbol locations per slot decide by RAN1#97 whether the SRS can be configured only in the last N symbols of a slot with N&gt;6 </w:t>
            </w:r>
          </w:p>
          <w:p w14:paraId="6DF66163" w14:textId="77777777" w:rsidR="000938CA" w:rsidRDefault="000938CA" w:rsidP="00CD18B5">
            <w:pPr>
              <w:pStyle w:val="3GPPAgreements"/>
              <w:numPr>
                <w:ilvl w:val="1"/>
                <w:numId w:val="8"/>
              </w:numPr>
            </w:pPr>
            <w:r>
              <w:t>If the above decision is not made by RAN1#97, configuring SRS only in the last N symbols of a slot with N&gt;6 will not be discussed further after RAN1#97.</w:t>
            </w:r>
          </w:p>
          <w:p w14:paraId="2002FA5E" w14:textId="77777777" w:rsidR="000938CA" w:rsidRDefault="000938CA" w:rsidP="00CD18B5">
            <w:pPr>
              <w:pStyle w:val="3GPPText"/>
            </w:pPr>
          </w:p>
          <w:p w14:paraId="2D4BB51A" w14:textId="77777777" w:rsidR="000938CA" w:rsidRDefault="000938CA" w:rsidP="00CD18B5">
            <w:r w:rsidRPr="00C73062">
              <w:rPr>
                <w:highlight w:val="green"/>
              </w:rPr>
              <w:t>Agreement:</w:t>
            </w:r>
          </w:p>
          <w:p w14:paraId="4C6F6ED3" w14:textId="77777777" w:rsidR="000938CA" w:rsidRDefault="000938CA" w:rsidP="00CD18B5">
            <w:pPr>
              <w:pStyle w:val="3GPPAgreements"/>
            </w:pPr>
            <w:r>
              <w:t>Select one or both of the following options to support staggered SRS transmissions for UL SRS positioning</w:t>
            </w:r>
          </w:p>
          <w:p w14:paraId="69FB8052" w14:textId="77777777" w:rsidR="000938CA" w:rsidRDefault="000938CA" w:rsidP="00CD18B5">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14:paraId="7076CAAA" w14:textId="77777777" w:rsidR="000938CA" w:rsidRDefault="000938CA" w:rsidP="00CD18B5">
            <w:pPr>
              <w:pStyle w:val="3GPPAgreements"/>
              <w:numPr>
                <w:ilvl w:val="1"/>
                <w:numId w:val="8"/>
              </w:numPr>
            </w:pPr>
            <w:r>
              <w:t>Configuration of the same antenna port for the transmission of SRS symbols in different SRS resources in a SRS resource set.</w:t>
            </w:r>
          </w:p>
        </w:tc>
      </w:tr>
    </w:tbl>
    <w:p w14:paraId="1919D7F7" w14:textId="77777777" w:rsidR="000938CA" w:rsidRDefault="000938CA" w:rsidP="000938CA">
      <w:pPr>
        <w:pStyle w:val="3GPPText"/>
      </w:pPr>
    </w:p>
    <w:p w14:paraId="12949D3B" w14:textId="77777777" w:rsidR="00DB3B15" w:rsidRDefault="00DB3B15" w:rsidP="000938CA">
      <w:pPr>
        <w:pStyle w:val="3GPPText"/>
      </w:pPr>
    </w:p>
    <w:p w14:paraId="6A609AA7" w14:textId="0B9A6015" w:rsidR="00DB3B15" w:rsidRDefault="00DB3B15" w:rsidP="008F73AD">
      <w:pPr>
        <w:pStyle w:val="Heading1"/>
      </w:pPr>
      <w:r>
        <w:t>Annex-B</w:t>
      </w:r>
      <w:r w:rsidR="00C95445">
        <w:t>: Evaluation Assumptions</w:t>
      </w:r>
    </w:p>
    <w:p w14:paraId="3E1B1753" w14:textId="77777777" w:rsidR="00393E54" w:rsidRPr="00393E54" w:rsidRDefault="00393E54" w:rsidP="00393E54">
      <w:pPr>
        <w:pStyle w:val="Caption"/>
        <w:rPr>
          <w:lang w:val="en-US"/>
        </w:rPr>
      </w:pPr>
      <w:r>
        <w:t xml:space="preserve">Table </w:t>
      </w:r>
      <w:r>
        <w:fldChar w:fldCharType="begin"/>
      </w:r>
      <w:r>
        <w:instrText xml:space="preserve"> SEQ Table \* ARABIC </w:instrText>
      </w:r>
      <w:r>
        <w:fldChar w:fldCharType="separate"/>
      </w:r>
      <w:r w:rsidR="00C9530F">
        <w:rPr>
          <w:noProof/>
        </w:rPr>
        <w:t>1</w:t>
      </w:r>
      <w:r>
        <w:fldChar w:fldCharType="end"/>
      </w:r>
      <w:r>
        <w:t>. Table of system level evaluation assumptions.</w:t>
      </w:r>
    </w:p>
    <w:tbl>
      <w:tblPr>
        <w:tblStyle w:val="TableGrid"/>
        <w:tblW w:w="0" w:type="auto"/>
        <w:tblLook w:val="04A0" w:firstRow="1" w:lastRow="0" w:firstColumn="1" w:lastColumn="0" w:noHBand="0" w:noVBand="1"/>
      </w:tblPr>
      <w:tblGrid>
        <w:gridCol w:w="4971"/>
        <w:gridCol w:w="4971"/>
      </w:tblGrid>
      <w:tr w:rsidR="00393E54" w14:paraId="1D2B5BF8" w14:textId="77777777" w:rsidTr="00393E54">
        <w:tc>
          <w:tcPr>
            <w:tcW w:w="9962" w:type="dxa"/>
            <w:gridSpan w:val="2"/>
            <w:tcBorders>
              <w:top w:val="single" w:sz="12" w:space="0" w:color="auto"/>
              <w:left w:val="single" w:sz="12" w:space="0" w:color="auto"/>
              <w:bottom w:val="single" w:sz="4" w:space="0" w:color="auto"/>
              <w:right w:val="single" w:sz="12" w:space="0" w:color="auto"/>
            </w:tcBorders>
            <w:hideMark/>
          </w:tcPr>
          <w:p w14:paraId="305A8EF7" w14:textId="77777777" w:rsidR="00393E54" w:rsidRDefault="00393E54">
            <w:pPr>
              <w:spacing w:before="0" w:after="0" w:line="240" w:lineRule="auto"/>
              <w:rPr>
                <w:b/>
                <w:lang w:val="en-US"/>
              </w:rPr>
            </w:pPr>
            <w:r>
              <w:rPr>
                <w:b/>
                <w:lang w:val="en-US"/>
              </w:rPr>
              <w:t>Different Number of symbols for UL SRS</w:t>
            </w:r>
          </w:p>
        </w:tc>
      </w:tr>
      <w:tr w:rsidR="00393E54" w14:paraId="64BFDD94" w14:textId="77777777" w:rsidTr="00393E54">
        <w:tc>
          <w:tcPr>
            <w:tcW w:w="4981" w:type="dxa"/>
            <w:tcBorders>
              <w:top w:val="single" w:sz="4" w:space="0" w:color="auto"/>
              <w:left w:val="single" w:sz="12" w:space="0" w:color="auto"/>
              <w:bottom w:val="single" w:sz="4" w:space="0" w:color="auto"/>
              <w:right w:val="single" w:sz="4" w:space="0" w:color="auto"/>
            </w:tcBorders>
            <w:shd w:val="clear" w:color="auto" w:fill="BDD6EE" w:themeFill="accent1" w:themeFillTint="66"/>
            <w:hideMark/>
          </w:tcPr>
          <w:p w14:paraId="23740273" w14:textId="77777777" w:rsidR="00393E54" w:rsidRDefault="00393E54">
            <w:pPr>
              <w:spacing w:before="0" w:after="0" w:line="240" w:lineRule="auto"/>
              <w:rPr>
                <w:b/>
                <w:lang w:val="en-US"/>
              </w:rPr>
            </w:pPr>
            <w:r>
              <w:rPr>
                <w:lang w:val="en-US"/>
              </w:rPr>
              <w:t>Parameter</w:t>
            </w:r>
          </w:p>
        </w:tc>
        <w:tc>
          <w:tcPr>
            <w:tcW w:w="4981" w:type="dxa"/>
            <w:tcBorders>
              <w:top w:val="single" w:sz="4" w:space="0" w:color="auto"/>
              <w:left w:val="single" w:sz="4" w:space="0" w:color="auto"/>
              <w:bottom w:val="single" w:sz="4" w:space="0" w:color="auto"/>
              <w:right w:val="single" w:sz="12" w:space="0" w:color="auto"/>
            </w:tcBorders>
            <w:shd w:val="clear" w:color="auto" w:fill="BDD6EE" w:themeFill="accent1" w:themeFillTint="66"/>
            <w:hideMark/>
          </w:tcPr>
          <w:p w14:paraId="348EC8F3" w14:textId="77777777" w:rsidR="00393E54" w:rsidRDefault="00393E54">
            <w:pPr>
              <w:spacing w:before="0" w:after="0" w:line="240" w:lineRule="auto"/>
              <w:rPr>
                <w:b/>
                <w:lang w:val="en-US"/>
              </w:rPr>
            </w:pPr>
            <w:r>
              <w:rPr>
                <w:lang w:val="en-US"/>
              </w:rPr>
              <w:t>Value</w:t>
            </w:r>
          </w:p>
        </w:tc>
      </w:tr>
      <w:tr w:rsidR="00393E54" w14:paraId="434980D9"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2FA465A9" w14:textId="77777777" w:rsidR="00393E54" w:rsidRDefault="00393E54">
            <w:pPr>
              <w:spacing w:before="0" w:after="0" w:line="240" w:lineRule="auto"/>
              <w:rPr>
                <w:lang w:val="en-US"/>
              </w:rPr>
            </w:pPr>
            <w:r>
              <w:rPr>
                <w:lang w:val="en-US"/>
              </w:rPr>
              <w:t>Deployment scenario, Bandwidth</w:t>
            </w:r>
          </w:p>
        </w:tc>
        <w:tc>
          <w:tcPr>
            <w:tcW w:w="4981" w:type="dxa"/>
            <w:tcBorders>
              <w:top w:val="single" w:sz="4" w:space="0" w:color="auto"/>
              <w:left w:val="single" w:sz="4" w:space="0" w:color="auto"/>
              <w:bottom w:val="single" w:sz="4" w:space="0" w:color="auto"/>
              <w:right w:val="single" w:sz="12" w:space="0" w:color="auto"/>
            </w:tcBorders>
            <w:hideMark/>
          </w:tcPr>
          <w:p w14:paraId="50DCD7A4" w14:textId="77777777" w:rsidR="00393E54" w:rsidRDefault="00393E54">
            <w:pPr>
              <w:spacing w:before="0" w:after="0" w:line="240" w:lineRule="auto"/>
              <w:rPr>
                <w:lang w:val="en-US"/>
              </w:rPr>
            </w:pPr>
            <w:proofErr w:type="spellStart"/>
            <w:r>
              <w:rPr>
                <w:lang w:val="en-US"/>
              </w:rPr>
              <w:t>UMa</w:t>
            </w:r>
            <w:proofErr w:type="spellEnd"/>
            <w:r>
              <w:rPr>
                <w:lang w:val="en-US"/>
              </w:rPr>
              <w:t>, 5/100 MHz</w:t>
            </w:r>
          </w:p>
        </w:tc>
      </w:tr>
      <w:tr w:rsidR="00393E54" w14:paraId="4045D936"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75E0EF9A" w14:textId="77777777" w:rsidR="00393E54" w:rsidRDefault="00393E54">
            <w:pPr>
              <w:spacing w:before="0" w:after="0" w:line="240" w:lineRule="auto"/>
              <w:rPr>
                <w:lang w:val="en-US"/>
              </w:rPr>
            </w:pPr>
            <w:r>
              <w:rPr>
                <w:lang w:val="en-US"/>
              </w:rPr>
              <w:lastRenderedPageBreak/>
              <w:t>Muting assumption</w:t>
            </w:r>
          </w:p>
        </w:tc>
        <w:tc>
          <w:tcPr>
            <w:tcW w:w="4981" w:type="dxa"/>
            <w:tcBorders>
              <w:top w:val="single" w:sz="4" w:space="0" w:color="auto"/>
              <w:left w:val="single" w:sz="4" w:space="0" w:color="auto"/>
              <w:bottom w:val="single" w:sz="4" w:space="0" w:color="auto"/>
              <w:right w:val="single" w:sz="12" w:space="0" w:color="auto"/>
            </w:tcBorders>
            <w:hideMark/>
          </w:tcPr>
          <w:p w14:paraId="5154E0EE" w14:textId="77777777" w:rsidR="00393E54" w:rsidRDefault="00393E54">
            <w:pPr>
              <w:spacing w:before="0" w:after="0" w:line="240" w:lineRule="auto"/>
              <w:rPr>
                <w:lang w:val="en-US"/>
              </w:rPr>
            </w:pPr>
            <w:r>
              <w:rPr>
                <w:lang w:val="en-US"/>
              </w:rPr>
              <w:t>Ideal muting</w:t>
            </w:r>
          </w:p>
        </w:tc>
      </w:tr>
      <w:tr w:rsidR="00393E54" w14:paraId="113F7B19"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52AAC2C9" w14:textId="77777777" w:rsidR="00393E54" w:rsidRDefault="00393E54">
            <w:pPr>
              <w:spacing w:before="0" w:after="0" w:line="240" w:lineRule="auto"/>
              <w:rPr>
                <w:lang w:val="en-US"/>
              </w:rPr>
            </w:pPr>
            <w:r>
              <w:rPr>
                <w:lang w:val="en-US"/>
              </w:rPr>
              <w:t>Number of used symbols for UL SRS</w:t>
            </w:r>
          </w:p>
        </w:tc>
        <w:tc>
          <w:tcPr>
            <w:tcW w:w="4981" w:type="dxa"/>
            <w:tcBorders>
              <w:top w:val="single" w:sz="4" w:space="0" w:color="auto"/>
              <w:left w:val="single" w:sz="4" w:space="0" w:color="auto"/>
              <w:bottom w:val="single" w:sz="4" w:space="0" w:color="auto"/>
              <w:right w:val="single" w:sz="12" w:space="0" w:color="auto"/>
            </w:tcBorders>
            <w:hideMark/>
          </w:tcPr>
          <w:p w14:paraId="7BFF6E82" w14:textId="77777777" w:rsidR="00393E54" w:rsidRDefault="00393E54">
            <w:pPr>
              <w:spacing w:before="0" w:after="0" w:line="240" w:lineRule="auto"/>
              <w:rPr>
                <w:lang w:val="en-US"/>
              </w:rPr>
            </w:pPr>
            <w:r>
              <w:rPr>
                <w:lang w:val="en-US"/>
              </w:rPr>
              <w:t>4, 14</w:t>
            </w:r>
          </w:p>
        </w:tc>
      </w:tr>
      <w:tr w:rsidR="00393E54" w14:paraId="0C26CCE9" w14:textId="77777777" w:rsidTr="00393E54">
        <w:tc>
          <w:tcPr>
            <w:tcW w:w="4981" w:type="dxa"/>
            <w:tcBorders>
              <w:top w:val="single" w:sz="4" w:space="0" w:color="auto"/>
              <w:left w:val="single" w:sz="12" w:space="0" w:color="auto"/>
              <w:bottom w:val="single" w:sz="12" w:space="0" w:color="auto"/>
              <w:right w:val="single" w:sz="4" w:space="0" w:color="auto"/>
            </w:tcBorders>
            <w:hideMark/>
          </w:tcPr>
          <w:p w14:paraId="4B6229F3" w14:textId="77777777" w:rsidR="00393E54" w:rsidRDefault="00393E54">
            <w:pPr>
              <w:spacing w:before="0" w:after="0" w:line="240" w:lineRule="auto"/>
              <w:rPr>
                <w:lang w:val="en-US"/>
              </w:rPr>
            </w:pPr>
            <w:r>
              <w:rPr>
                <w:lang w:val="en-US"/>
              </w:rPr>
              <w:t>Frequency mapping pattern</w:t>
            </w:r>
          </w:p>
        </w:tc>
        <w:tc>
          <w:tcPr>
            <w:tcW w:w="4981" w:type="dxa"/>
            <w:tcBorders>
              <w:top w:val="single" w:sz="4" w:space="0" w:color="auto"/>
              <w:left w:val="single" w:sz="4" w:space="0" w:color="auto"/>
              <w:bottom w:val="single" w:sz="12" w:space="0" w:color="auto"/>
              <w:right w:val="single" w:sz="12" w:space="0" w:color="auto"/>
            </w:tcBorders>
            <w:hideMark/>
          </w:tcPr>
          <w:p w14:paraId="0FF02E24" w14:textId="77777777" w:rsidR="00393E54" w:rsidRDefault="00393E54">
            <w:pPr>
              <w:spacing w:before="0" w:after="0" w:line="240" w:lineRule="auto"/>
              <w:rPr>
                <w:lang w:val="en-US"/>
              </w:rPr>
            </w:pPr>
            <w:r>
              <w:rPr>
                <w:lang w:val="en-US"/>
              </w:rPr>
              <w:t>Comb-4</w:t>
            </w:r>
          </w:p>
        </w:tc>
      </w:tr>
      <w:tr w:rsidR="00393E54" w14:paraId="6EB076C5" w14:textId="77777777" w:rsidTr="00393E54">
        <w:tc>
          <w:tcPr>
            <w:tcW w:w="9962" w:type="dxa"/>
            <w:gridSpan w:val="2"/>
            <w:tcBorders>
              <w:top w:val="single" w:sz="12" w:space="0" w:color="auto"/>
              <w:left w:val="single" w:sz="12" w:space="0" w:color="auto"/>
              <w:bottom w:val="single" w:sz="4" w:space="0" w:color="auto"/>
              <w:right w:val="single" w:sz="12" w:space="0" w:color="auto"/>
            </w:tcBorders>
            <w:hideMark/>
          </w:tcPr>
          <w:p w14:paraId="478FB21A" w14:textId="77777777" w:rsidR="00393E54" w:rsidRDefault="00393E54">
            <w:pPr>
              <w:spacing w:before="0" w:after="0" w:line="240" w:lineRule="auto"/>
              <w:rPr>
                <w:b/>
                <w:lang w:val="en-US"/>
              </w:rPr>
            </w:pPr>
            <w:r>
              <w:rPr>
                <w:b/>
                <w:lang w:val="en-US"/>
              </w:rPr>
              <w:t>Extended Frequency Mapping Pattern for UL SRS</w:t>
            </w:r>
          </w:p>
        </w:tc>
      </w:tr>
      <w:tr w:rsidR="00393E54" w14:paraId="56B97644" w14:textId="77777777" w:rsidTr="00393E54">
        <w:tc>
          <w:tcPr>
            <w:tcW w:w="4981" w:type="dxa"/>
            <w:tcBorders>
              <w:top w:val="single" w:sz="4" w:space="0" w:color="auto"/>
              <w:left w:val="single" w:sz="12" w:space="0" w:color="auto"/>
              <w:bottom w:val="single" w:sz="4" w:space="0" w:color="auto"/>
              <w:right w:val="single" w:sz="4" w:space="0" w:color="auto"/>
            </w:tcBorders>
            <w:shd w:val="clear" w:color="auto" w:fill="BDD6EE" w:themeFill="accent1" w:themeFillTint="66"/>
            <w:hideMark/>
          </w:tcPr>
          <w:p w14:paraId="02C94FEB" w14:textId="77777777" w:rsidR="00393E54" w:rsidRDefault="00393E54">
            <w:pPr>
              <w:spacing w:before="0" w:after="0" w:line="240" w:lineRule="auto"/>
              <w:rPr>
                <w:lang w:val="en-US"/>
              </w:rPr>
            </w:pPr>
            <w:r>
              <w:rPr>
                <w:lang w:val="en-US"/>
              </w:rPr>
              <w:t>Parameter</w:t>
            </w:r>
          </w:p>
        </w:tc>
        <w:tc>
          <w:tcPr>
            <w:tcW w:w="4981" w:type="dxa"/>
            <w:tcBorders>
              <w:top w:val="single" w:sz="4" w:space="0" w:color="auto"/>
              <w:left w:val="single" w:sz="4" w:space="0" w:color="auto"/>
              <w:bottom w:val="single" w:sz="4" w:space="0" w:color="auto"/>
              <w:right w:val="single" w:sz="12" w:space="0" w:color="auto"/>
            </w:tcBorders>
            <w:shd w:val="clear" w:color="auto" w:fill="BDD6EE" w:themeFill="accent1" w:themeFillTint="66"/>
            <w:hideMark/>
          </w:tcPr>
          <w:p w14:paraId="000B90AA" w14:textId="77777777" w:rsidR="00393E54" w:rsidRDefault="00393E54">
            <w:pPr>
              <w:spacing w:before="0" w:after="0" w:line="240" w:lineRule="auto"/>
              <w:rPr>
                <w:lang w:val="en-US"/>
              </w:rPr>
            </w:pPr>
            <w:r>
              <w:rPr>
                <w:lang w:val="en-US"/>
              </w:rPr>
              <w:t>Value</w:t>
            </w:r>
          </w:p>
        </w:tc>
      </w:tr>
      <w:tr w:rsidR="00393E54" w14:paraId="7D8606CA"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23FAFB7F" w14:textId="77777777" w:rsidR="00393E54" w:rsidRDefault="00393E54">
            <w:pPr>
              <w:spacing w:before="0" w:after="0" w:line="240" w:lineRule="auto"/>
              <w:rPr>
                <w:lang w:val="en-US"/>
              </w:rPr>
            </w:pPr>
            <w:r>
              <w:rPr>
                <w:lang w:val="en-US"/>
              </w:rPr>
              <w:t>Deployment scenario, Bandwidth</w:t>
            </w:r>
          </w:p>
        </w:tc>
        <w:tc>
          <w:tcPr>
            <w:tcW w:w="4981" w:type="dxa"/>
            <w:tcBorders>
              <w:top w:val="single" w:sz="4" w:space="0" w:color="auto"/>
              <w:left w:val="single" w:sz="4" w:space="0" w:color="auto"/>
              <w:bottom w:val="single" w:sz="4" w:space="0" w:color="auto"/>
              <w:right w:val="single" w:sz="12" w:space="0" w:color="auto"/>
            </w:tcBorders>
            <w:hideMark/>
          </w:tcPr>
          <w:p w14:paraId="6E8EF626" w14:textId="77777777" w:rsidR="00393E54" w:rsidRDefault="00393E54">
            <w:pPr>
              <w:spacing w:before="0" w:after="0" w:line="240" w:lineRule="auto"/>
              <w:rPr>
                <w:lang w:val="en-US"/>
              </w:rPr>
            </w:pPr>
            <w:r>
              <w:rPr>
                <w:lang w:val="en-US"/>
              </w:rPr>
              <w:t>Open Office, 5/100 MHz</w:t>
            </w:r>
          </w:p>
        </w:tc>
      </w:tr>
      <w:tr w:rsidR="00393E54" w14:paraId="3A4B7292"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19BF5E4F" w14:textId="77777777" w:rsidR="00393E54" w:rsidRDefault="00393E54">
            <w:pPr>
              <w:spacing w:before="0" w:after="0" w:line="240" w:lineRule="auto"/>
              <w:rPr>
                <w:lang w:val="en-US"/>
              </w:rPr>
            </w:pPr>
            <w:r>
              <w:rPr>
                <w:lang w:val="en-US"/>
              </w:rPr>
              <w:t>Muting assumption</w:t>
            </w:r>
          </w:p>
        </w:tc>
        <w:tc>
          <w:tcPr>
            <w:tcW w:w="4981" w:type="dxa"/>
            <w:tcBorders>
              <w:top w:val="single" w:sz="4" w:space="0" w:color="auto"/>
              <w:left w:val="single" w:sz="4" w:space="0" w:color="auto"/>
              <w:bottom w:val="single" w:sz="4" w:space="0" w:color="auto"/>
              <w:right w:val="single" w:sz="12" w:space="0" w:color="auto"/>
            </w:tcBorders>
            <w:hideMark/>
          </w:tcPr>
          <w:p w14:paraId="5D91B7F7" w14:textId="77777777" w:rsidR="00393E54" w:rsidRDefault="00393E54">
            <w:pPr>
              <w:spacing w:before="0" w:after="0" w:line="240" w:lineRule="auto"/>
              <w:rPr>
                <w:lang w:val="en-US"/>
              </w:rPr>
            </w:pPr>
            <w:r>
              <w:rPr>
                <w:lang w:val="en-US"/>
              </w:rPr>
              <w:t>Fixed number of resources for UL PRS transmission</w:t>
            </w:r>
          </w:p>
        </w:tc>
      </w:tr>
      <w:tr w:rsidR="00393E54" w14:paraId="279EBCD0"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7B771DD5" w14:textId="77777777" w:rsidR="00393E54" w:rsidRDefault="00393E54">
            <w:pPr>
              <w:spacing w:before="0" w:after="0" w:line="240" w:lineRule="auto"/>
              <w:rPr>
                <w:lang w:val="en-US"/>
              </w:rPr>
            </w:pPr>
            <w:r>
              <w:rPr>
                <w:lang w:val="en-US"/>
              </w:rPr>
              <w:t>Number of used symbols for UL SRS</w:t>
            </w:r>
          </w:p>
        </w:tc>
        <w:tc>
          <w:tcPr>
            <w:tcW w:w="4981" w:type="dxa"/>
            <w:tcBorders>
              <w:top w:val="single" w:sz="4" w:space="0" w:color="auto"/>
              <w:left w:val="single" w:sz="4" w:space="0" w:color="auto"/>
              <w:bottom w:val="single" w:sz="4" w:space="0" w:color="auto"/>
              <w:right w:val="single" w:sz="12" w:space="0" w:color="auto"/>
            </w:tcBorders>
            <w:hideMark/>
          </w:tcPr>
          <w:p w14:paraId="23C06992" w14:textId="77777777" w:rsidR="00393E54" w:rsidRDefault="00393E54">
            <w:pPr>
              <w:spacing w:before="0" w:after="0" w:line="240" w:lineRule="auto"/>
              <w:rPr>
                <w:lang w:val="en-US"/>
              </w:rPr>
            </w:pPr>
            <w:r>
              <w:rPr>
                <w:lang w:val="en-US"/>
              </w:rPr>
              <w:t>1</w:t>
            </w:r>
          </w:p>
        </w:tc>
      </w:tr>
      <w:tr w:rsidR="00393E54" w14:paraId="461FC41A" w14:textId="77777777" w:rsidTr="00393E54">
        <w:tc>
          <w:tcPr>
            <w:tcW w:w="4981" w:type="dxa"/>
            <w:tcBorders>
              <w:top w:val="single" w:sz="4" w:space="0" w:color="auto"/>
              <w:left w:val="single" w:sz="12" w:space="0" w:color="auto"/>
              <w:bottom w:val="single" w:sz="12" w:space="0" w:color="auto"/>
              <w:right w:val="single" w:sz="4" w:space="0" w:color="auto"/>
            </w:tcBorders>
            <w:hideMark/>
          </w:tcPr>
          <w:p w14:paraId="0FBE48F0" w14:textId="77777777" w:rsidR="00393E54" w:rsidRDefault="00393E54">
            <w:pPr>
              <w:spacing w:before="0" w:after="0" w:line="240" w:lineRule="auto"/>
              <w:rPr>
                <w:lang w:val="en-US"/>
              </w:rPr>
            </w:pPr>
            <w:r>
              <w:rPr>
                <w:lang w:val="en-US"/>
              </w:rPr>
              <w:t>Frequency mapping pattern</w:t>
            </w:r>
          </w:p>
        </w:tc>
        <w:tc>
          <w:tcPr>
            <w:tcW w:w="4981" w:type="dxa"/>
            <w:tcBorders>
              <w:top w:val="single" w:sz="4" w:space="0" w:color="auto"/>
              <w:left w:val="single" w:sz="4" w:space="0" w:color="auto"/>
              <w:bottom w:val="single" w:sz="12" w:space="0" w:color="auto"/>
              <w:right w:val="single" w:sz="12" w:space="0" w:color="auto"/>
            </w:tcBorders>
            <w:hideMark/>
          </w:tcPr>
          <w:p w14:paraId="1200DCB5" w14:textId="77777777" w:rsidR="00393E54" w:rsidRDefault="00393E54">
            <w:pPr>
              <w:spacing w:before="0" w:after="0" w:line="240" w:lineRule="auto"/>
              <w:rPr>
                <w:lang w:val="en-US"/>
              </w:rPr>
            </w:pPr>
            <w:r>
              <w:rPr>
                <w:lang w:val="en-US"/>
              </w:rPr>
              <w:t>Comb-4, Comb-12</w:t>
            </w:r>
          </w:p>
        </w:tc>
      </w:tr>
      <w:tr w:rsidR="00393E54" w14:paraId="28D62418" w14:textId="77777777" w:rsidTr="00393E54">
        <w:tc>
          <w:tcPr>
            <w:tcW w:w="9962" w:type="dxa"/>
            <w:gridSpan w:val="2"/>
            <w:tcBorders>
              <w:top w:val="single" w:sz="12" w:space="0" w:color="auto"/>
              <w:left w:val="single" w:sz="12" w:space="0" w:color="auto"/>
              <w:bottom w:val="single" w:sz="4" w:space="0" w:color="auto"/>
              <w:right w:val="single" w:sz="12" w:space="0" w:color="auto"/>
            </w:tcBorders>
            <w:hideMark/>
          </w:tcPr>
          <w:p w14:paraId="4BB2E3B3" w14:textId="77777777" w:rsidR="00393E54" w:rsidRDefault="00393E54">
            <w:pPr>
              <w:spacing w:before="0" w:after="0" w:line="240" w:lineRule="auto"/>
              <w:rPr>
                <w:b/>
                <w:lang w:val="en-US"/>
              </w:rPr>
            </w:pPr>
            <w:r>
              <w:rPr>
                <w:b/>
                <w:lang w:val="en-US"/>
              </w:rPr>
              <w:t xml:space="preserve">TD-OCC </w:t>
            </w:r>
            <w:r>
              <w:rPr>
                <w:b/>
              </w:rPr>
              <w:t xml:space="preserve">for </w:t>
            </w:r>
            <w:r>
              <w:rPr>
                <w:b/>
                <w:lang w:val="en-US"/>
              </w:rPr>
              <w:t>UL SRS</w:t>
            </w:r>
          </w:p>
        </w:tc>
      </w:tr>
      <w:tr w:rsidR="00393E54" w14:paraId="70404F8B" w14:textId="77777777" w:rsidTr="00393E54">
        <w:tc>
          <w:tcPr>
            <w:tcW w:w="4981" w:type="dxa"/>
            <w:tcBorders>
              <w:top w:val="single" w:sz="4" w:space="0" w:color="auto"/>
              <w:left w:val="single" w:sz="12" w:space="0" w:color="auto"/>
              <w:bottom w:val="single" w:sz="4" w:space="0" w:color="auto"/>
              <w:right w:val="single" w:sz="4" w:space="0" w:color="auto"/>
            </w:tcBorders>
            <w:shd w:val="clear" w:color="auto" w:fill="BDD6EE" w:themeFill="accent1" w:themeFillTint="66"/>
            <w:hideMark/>
          </w:tcPr>
          <w:p w14:paraId="3A336CEF" w14:textId="77777777" w:rsidR="00393E54" w:rsidRDefault="00393E54">
            <w:pPr>
              <w:spacing w:before="0" w:after="0" w:line="240" w:lineRule="auto"/>
              <w:rPr>
                <w:lang w:val="en-US"/>
              </w:rPr>
            </w:pPr>
            <w:r>
              <w:rPr>
                <w:lang w:val="en-US"/>
              </w:rPr>
              <w:t>Parameter</w:t>
            </w:r>
          </w:p>
        </w:tc>
        <w:tc>
          <w:tcPr>
            <w:tcW w:w="4981" w:type="dxa"/>
            <w:tcBorders>
              <w:top w:val="single" w:sz="4" w:space="0" w:color="auto"/>
              <w:left w:val="single" w:sz="4" w:space="0" w:color="auto"/>
              <w:bottom w:val="single" w:sz="4" w:space="0" w:color="auto"/>
              <w:right w:val="single" w:sz="12" w:space="0" w:color="auto"/>
            </w:tcBorders>
            <w:shd w:val="clear" w:color="auto" w:fill="BDD6EE" w:themeFill="accent1" w:themeFillTint="66"/>
            <w:hideMark/>
          </w:tcPr>
          <w:p w14:paraId="61E6D9D9" w14:textId="77777777" w:rsidR="00393E54" w:rsidRDefault="00393E54">
            <w:pPr>
              <w:spacing w:before="0" w:after="0" w:line="240" w:lineRule="auto"/>
              <w:rPr>
                <w:lang w:val="en-US"/>
              </w:rPr>
            </w:pPr>
            <w:r>
              <w:rPr>
                <w:lang w:val="en-US"/>
              </w:rPr>
              <w:t>Value</w:t>
            </w:r>
          </w:p>
        </w:tc>
      </w:tr>
      <w:tr w:rsidR="00393E54" w14:paraId="217AE935"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6E386F0B" w14:textId="77777777" w:rsidR="00393E54" w:rsidRDefault="00393E54">
            <w:pPr>
              <w:spacing w:before="0" w:after="0" w:line="240" w:lineRule="auto"/>
              <w:rPr>
                <w:lang w:val="en-US"/>
              </w:rPr>
            </w:pPr>
            <w:r>
              <w:rPr>
                <w:lang w:val="en-US"/>
              </w:rPr>
              <w:t>Deployment scenario, Bandwidth</w:t>
            </w:r>
          </w:p>
        </w:tc>
        <w:tc>
          <w:tcPr>
            <w:tcW w:w="4981" w:type="dxa"/>
            <w:tcBorders>
              <w:top w:val="single" w:sz="4" w:space="0" w:color="auto"/>
              <w:left w:val="single" w:sz="4" w:space="0" w:color="auto"/>
              <w:bottom w:val="single" w:sz="4" w:space="0" w:color="auto"/>
              <w:right w:val="single" w:sz="12" w:space="0" w:color="auto"/>
            </w:tcBorders>
            <w:hideMark/>
          </w:tcPr>
          <w:p w14:paraId="0608FA67" w14:textId="77777777" w:rsidR="00393E54" w:rsidRDefault="00393E54">
            <w:pPr>
              <w:spacing w:before="0" w:after="0" w:line="240" w:lineRule="auto"/>
              <w:rPr>
                <w:lang w:val="en-US"/>
              </w:rPr>
            </w:pPr>
            <w:proofErr w:type="spellStart"/>
            <w:r>
              <w:rPr>
                <w:lang w:val="en-US"/>
              </w:rPr>
              <w:t>UMa</w:t>
            </w:r>
            <w:proofErr w:type="spellEnd"/>
            <w:r>
              <w:rPr>
                <w:lang w:val="en-US"/>
              </w:rPr>
              <w:t>, 5/100 MHz</w:t>
            </w:r>
          </w:p>
        </w:tc>
      </w:tr>
      <w:tr w:rsidR="00393E54" w14:paraId="1F250C72"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03515B0B" w14:textId="77777777" w:rsidR="00393E54" w:rsidRDefault="00393E54">
            <w:pPr>
              <w:spacing w:before="0" w:after="0" w:line="240" w:lineRule="auto"/>
              <w:rPr>
                <w:lang w:val="en-US"/>
              </w:rPr>
            </w:pPr>
            <w:r>
              <w:rPr>
                <w:lang w:val="en-US"/>
              </w:rPr>
              <w:t>Muting assumption</w:t>
            </w:r>
          </w:p>
        </w:tc>
        <w:tc>
          <w:tcPr>
            <w:tcW w:w="4981" w:type="dxa"/>
            <w:tcBorders>
              <w:top w:val="single" w:sz="4" w:space="0" w:color="auto"/>
              <w:left w:val="single" w:sz="4" w:space="0" w:color="auto"/>
              <w:bottom w:val="single" w:sz="4" w:space="0" w:color="auto"/>
              <w:right w:val="single" w:sz="12" w:space="0" w:color="auto"/>
            </w:tcBorders>
            <w:hideMark/>
          </w:tcPr>
          <w:p w14:paraId="631E5EBB" w14:textId="77777777" w:rsidR="00393E54" w:rsidRDefault="00393E54">
            <w:pPr>
              <w:spacing w:before="0" w:after="0" w:line="240" w:lineRule="auto"/>
              <w:rPr>
                <w:lang w:val="en-US"/>
              </w:rPr>
            </w:pPr>
            <w:r>
              <w:rPr>
                <w:lang w:val="en-US"/>
              </w:rPr>
              <w:t>Fixed number of resources for UL PRS transmission</w:t>
            </w:r>
          </w:p>
        </w:tc>
      </w:tr>
      <w:tr w:rsidR="00393E54" w14:paraId="4C93E706" w14:textId="77777777" w:rsidTr="00393E54">
        <w:tc>
          <w:tcPr>
            <w:tcW w:w="4981" w:type="dxa"/>
            <w:tcBorders>
              <w:top w:val="single" w:sz="4" w:space="0" w:color="auto"/>
              <w:left w:val="single" w:sz="12" w:space="0" w:color="auto"/>
              <w:bottom w:val="single" w:sz="4" w:space="0" w:color="auto"/>
              <w:right w:val="single" w:sz="4" w:space="0" w:color="auto"/>
            </w:tcBorders>
            <w:hideMark/>
          </w:tcPr>
          <w:p w14:paraId="6B5B3A18" w14:textId="77777777" w:rsidR="00393E54" w:rsidRDefault="00393E54">
            <w:pPr>
              <w:spacing w:before="0" w:after="0" w:line="240" w:lineRule="auto"/>
              <w:rPr>
                <w:lang w:val="en-US"/>
              </w:rPr>
            </w:pPr>
            <w:r>
              <w:rPr>
                <w:lang w:val="en-US"/>
              </w:rPr>
              <w:t>Number of used symbols for UL SRS</w:t>
            </w:r>
          </w:p>
        </w:tc>
        <w:tc>
          <w:tcPr>
            <w:tcW w:w="4981" w:type="dxa"/>
            <w:tcBorders>
              <w:top w:val="single" w:sz="4" w:space="0" w:color="auto"/>
              <w:left w:val="single" w:sz="4" w:space="0" w:color="auto"/>
              <w:bottom w:val="single" w:sz="4" w:space="0" w:color="auto"/>
              <w:right w:val="single" w:sz="12" w:space="0" w:color="auto"/>
            </w:tcBorders>
            <w:hideMark/>
          </w:tcPr>
          <w:p w14:paraId="25D08BE7" w14:textId="77777777" w:rsidR="00393E54" w:rsidRDefault="00393E54">
            <w:pPr>
              <w:spacing w:before="0" w:after="0" w:line="240" w:lineRule="auto"/>
              <w:rPr>
                <w:lang w:val="en-US"/>
              </w:rPr>
            </w:pPr>
            <w:r>
              <w:rPr>
                <w:lang w:val="en-US"/>
              </w:rPr>
              <w:t>1 for no TD-OCC case, 4 for TD-OCC case</w:t>
            </w:r>
          </w:p>
        </w:tc>
      </w:tr>
      <w:tr w:rsidR="00393E54" w14:paraId="3324D2CF" w14:textId="77777777" w:rsidTr="00393E54">
        <w:tc>
          <w:tcPr>
            <w:tcW w:w="4981" w:type="dxa"/>
            <w:tcBorders>
              <w:top w:val="single" w:sz="4" w:space="0" w:color="auto"/>
              <w:left w:val="single" w:sz="12" w:space="0" w:color="auto"/>
              <w:bottom w:val="single" w:sz="12" w:space="0" w:color="auto"/>
              <w:right w:val="single" w:sz="4" w:space="0" w:color="auto"/>
            </w:tcBorders>
            <w:hideMark/>
          </w:tcPr>
          <w:p w14:paraId="61129D4E" w14:textId="77777777" w:rsidR="00393E54" w:rsidRDefault="00393E54">
            <w:pPr>
              <w:spacing w:before="0" w:after="0" w:line="240" w:lineRule="auto"/>
              <w:rPr>
                <w:lang w:val="en-US"/>
              </w:rPr>
            </w:pPr>
            <w:r>
              <w:rPr>
                <w:lang w:val="en-US"/>
              </w:rPr>
              <w:t>Frequency mapping pattern</w:t>
            </w:r>
          </w:p>
        </w:tc>
        <w:tc>
          <w:tcPr>
            <w:tcW w:w="4981" w:type="dxa"/>
            <w:tcBorders>
              <w:top w:val="single" w:sz="4" w:space="0" w:color="auto"/>
              <w:left w:val="single" w:sz="4" w:space="0" w:color="auto"/>
              <w:bottom w:val="single" w:sz="12" w:space="0" w:color="auto"/>
              <w:right w:val="single" w:sz="12" w:space="0" w:color="auto"/>
            </w:tcBorders>
            <w:hideMark/>
          </w:tcPr>
          <w:p w14:paraId="2229A828" w14:textId="77777777" w:rsidR="00393E54" w:rsidRDefault="00393E54">
            <w:pPr>
              <w:spacing w:before="0" w:after="0" w:line="240" w:lineRule="auto"/>
              <w:rPr>
                <w:lang w:val="en-US"/>
              </w:rPr>
            </w:pPr>
            <w:r>
              <w:rPr>
                <w:lang w:val="en-US"/>
              </w:rPr>
              <w:t>Comb-4</w:t>
            </w:r>
          </w:p>
        </w:tc>
      </w:tr>
    </w:tbl>
    <w:p w14:paraId="3F3099D2" w14:textId="77777777" w:rsidR="00DB3B15" w:rsidRPr="00407FD9" w:rsidRDefault="00DB3B15" w:rsidP="008F73AD"/>
    <w:sectPr w:rsidR="00DB3B15" w:rsidRPr="00407FD9" w:rsidSect="005D0A41">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D1702" w14:textId="77777777" w:rsidR="00016F52" w:rsidRDefault="00016F52">
      <w:r>
        <w:separator/>
      </w:r>
    </w:p>
  </w:endnote>
  <w:endnote w:type="continuationSeparator" w:id="0">
    <w:p w14:paraId="676A620C" w14:textId="77777777" w:rsidR="00016F52" w:rsidRDefault="0001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CD18B5" w:rsidRDefault="00CD18B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CD18B5" w:rsidRDefault="00CD18B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CD18B5" w:rsidRPr="00270202" w:rsidRDefault="00CD18B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41865">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41865">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F5B3C" w14:textId="77777777" w:rsidR="00016F52" w:rsidRDefault="00016F52">
      <w:r>
        <w:separator/>
      </w:r>
    </w:p>
  </w:footnote>
  <w:footnote w:type="continuationSeparator" w:id="0">
    <w:p w14:paraId="5944BD71" w14:textId="77777777" w:rsidR="00016F52" w:rsidRDefault="00016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CD18B5" w:rsidRDefault="00CD18B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119E7"/>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D01A13"/>
    <w:multiLevelType w:val="multilevel"/>
    <w:tmpl w:val="7A906378"/>
    <w:numStyleLink w:val="3GPPListofBullets"/>
  </w:abstractNum>
  <w:abstractNum w:abstractNumId="6"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07396"/>
    <w:multiLevelType w:val="hybridMultilevel"/>
    <w:tmpl w:val="24CAA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AF5DEE"/>
    <w:multiLevelType w:val="multilevel"/>
    <w:tmpl w:val="827E96AE"/>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6F0F9B"/>
    <w:multiLevelType w:val="multilevel"/>
    <w:tmpl w:val="B22E0BE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8733900"/>
    <w:multiLevelType w:val="multilevel"/>
    <w:tmpl w:val="7A906378"/>
    <w:numStyleLink w:val="3GPPListofBullets"/>
  </w:abstractNum>
  <w:abstractNum w:abstractNumId="14" w15:restartNumberingAfterBreak="0">
    <w:nsid w:val="19E23831"/>
    <w:multiLevelType w:val="multilevel"/>
    <w:tmpl w:val="BD922434"/>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D19797F"/>
    <w:multiLevelType w:val="multilevel"/>
    <w:tmpl w:val="91CCE63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E2E0B7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0521A7E"/>
    <w:multiLevelType w:val="multilevel"/>
    <w:tmpl w:val="017C4DB6"/>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05471BE"/>
    <w:multiLevelType w:val="hybridMultilevel"/>
    <w:tmpl w:val="DF903776"/>
    <w:lvl w:ilvl="0" w:tplc="14E01E62">
      <w:start w:val="1"/>
      <w:numFmt w:val="decimal"/>
      <w:lvlText w:val="[%1]"/>
      <w:lvlJc w:val="left"/>
      <w:pPr>
        <w:ind w:left="7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38725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B9779DE"/>
    <w:multiLevelType w:val="multilevel"/>
    <w:tmpl w:val="3D6A74F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C5A2ED9"/>
    <w:multiLevelType w:val="multilevel"/>
    <w:tmpl w:val="6DD04A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8D2C41"/>
    <w:multiLevelType w:val="multilevel"/>
    <w:tmpl w:val="C6D8EF60"/>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DBA7391"/>
    <w:multiLevelType w:val="multilevel"/>
    <w:tmpl w:val="C1C4325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2D322B"/>
    <w:multiLevelType w:val="multilevel"/>
    <w:tmpl w:val="B914A90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D606B2"/>
    <w:multiLevelType w:val="multilevel"/>
    <w:tmpl w:val="FB22CA7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7C1181E"/>
    <w:multiLevelType w:val="multilevel"/>
    <w:tmpl w:val="7A906378"/>
    <w:numStyleLink w:val="3GPPListofBullets"/>
  </w:abstractNum>
  <w:abstractNum w:abstractNumId="31" w15:restartNumberingAfterBreak="0">
    <w:nsid w:val="39787AC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E93409D"/>
    <w:multiLevelType w:val="multilevel"/>
    <w:tmpl w:val="06F89DD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49543B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C5F18F8"/>
    <w:multiLevelType w:val="multilevel"/>
    <w:tmpl w:val="53403F9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28D3261"/>
    <w:multiLevelType w:val="multilevel"/>
    <w:tmpl w:val="B8727EDA"/>
    <w:numStyleLink w:val="3GPPBullets"/>
  </w:abstractNum>
  <w:abstractNum w:abstractNumId="37" w15:restartNumberingAfterBreak="0">
    <w:nsid w:val="5726121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CAC7621"/>
    <w:multiLevelType w:val="multilevel"/>
    <w:tmpl w:val="6152218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F187817"/>
    <w:multiLevelType w:val="multilevel"/>
    <w:tmpl w:val="7A906378"/>
    <w:numStyleLink w:val="3GPPListofBullets"/>
  </w:abstractNum>
  <w:abstractNum w:abstractNumId="40" w15:restartNumberingAfterBreak="0">
    <w:nsid w:val="60321A0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36A1C6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92155B0"/>
    <w:multiLevelType w:val="multilevel"/>
    <w:tmpl w:val="146817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513182F"/>
    <w:multiLevelType w:val="multilevel"/>
    <w:tmpl w:val="FDC045B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6557677"/>
    <w:multiLevelType w:val="multilevel"/>
    <w:tmpl w:val="0504B16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2"/>
  </w:num>
  <w:num w:numId="2">
    <w:abstractNumId w:val="3"/>
  </w:num>
  <w:num w:numId="3">
    <w:abstractNumId w:val="25"/>
  </w:num>
  <w:num w:numId="4">
    <w:abstractNumId w:val="26"/>
  </w:num>
  <w:num w:numId="5">
    <w:abstractNumId w:val="10"/>
  </w:num>
  <w:num w:numId="6">
    <w:abstractNumId w:val="4"/>
  </w:num>
  <w:num w:numId="7">
    <w:abstractNumId w:val="28"/>
  </w:num>
  <w:num w:numId="8">
    <w:abstractNumId w:val="33"/>
  </w:num>
  <w:num w:numId="9">
    <w:abstractNumId w:val="1"/>
  </w:num>
  <w:num w:numId="10">
    <w:abstractNumId w:val="9"/>
  </w:num>
  <w:num w:numId="11">
    <w:abstractNumId w:val="11"/>
  </w:num>
  <w:num w:numId="12">
    <w:abstractNumId w:val="39"/>
  </w:num>
  <w:num w:numId="13">
    <w:abstractNumId w:val="30"/>
  </w:num>
  <w:num w:numId="14">
    <w:abstractNumId w:val="36"/>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5">
    <w:abstractNumId w:val="13"/>
  </w:num>
  <w:num w:numId="16">
    <w:abstractNumId w:val="34"/>
  </w:num>
  <w:num w:numId="17">
    <w:abstractNumId w:val="16"/>
  </w:num>
  <w:num w:numId="18">
    <w:abstractNumId w:val="43"/>
  </w:num>
  <w:num w:numId="19">
    <w:abstractNumId w:val="29"/>
  </w:num>
  <w:num w:numId="20">
    <w:abstractNumId w:val="21"/>
  </w:num>
  <w:num w:numId="21">
    <w:abstractNumId w:val="36"/>
    <w:lvlOverride w:ilvl="0">
      <w:lvl w:ilvl="0">
        <w:start w:val="1"/>
        <w:numFmt w:val="decimal"/>
        <w:lvlText w:val="Observation %1:"/>
        <w:lvlJc w:val="left"/>
        <w:pPr>
          <w:ind w:left="1702"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7"/>
  </w:num>
  <w:num w:numId="23">
    <w:abstractNumId w:val="33"/>
  </w:num>
  <w:num w:numId="24">
    <w:abstractNumId w:val="33"/>
  </w:num>
  <w:num w:numId="25">
    <w:abstractNumId w:val="33"/>
  </w:num>
  <w:num w:numId="26">
    <w:abstractNumId w:val="33"/>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3"/>
  </w:num>
  <w:num w:numId="41">
    <w:abstractNumId w:val="33"/>
  </w:num>
  <w:num w:numId="42">
    <w:abstractNumId w:val="33"/>
  </w:num>
  <w:num w:numId="43">
    <w:abstractNumId w:val="33"/>
  </w:num>
  <w:num w:numId="44">
    <w:abstractNumId w:val="33"/>
  </w:num>
  <w:num w:numId="45">
    <w:abstractNumId w:val="33"/>
  </w:num>
  <w:num w:numId="46">
    <w:abstractNumId w:val="33"/>
  </w:num>
  <w:num w:numId="47">
    <w:abstractNumId w:val="33"/>
  </w:num>
  <w:num w:numId="48">
    <w:abstractNumId w:val="2"/>
  </w:num>
  <w:num w:numId="49">
    <w:abstractNumId w:val="18"/>
  </w:num>
  <w:num w:numId="50">
    <w:abstractNumId w:val="31"/>
  </w:num>
  <w:num w:numId="51">
    <w:abstractNumId w:val="20"/>
  </w:num>
  <w:num w:numId="52">
    <w:abstractNumId w:val="32"/>
  </w:num>
  <w:num w:numId="53">
    <w:abstractNumId w:val="12"/>
  </w:num>
  <w:num w:numId="54">
    <w:abstractNumId w:val="44"/>
  </w:num>
  <w:num w:numId="55">
    <w:abstractNumId w:val="37"/>
  </w:num>
  <w:num w:numId="56">
    <w:abstractNumId w:val="27"/>
  </w:num>
  <w:num w:numId="57">
    <w:abstractNumId w:val="35"/>
  </w:num>
  <w:num w:numId="58">
    <w:abstractNumId w:val="24"/>
  </w:num>
  <w:num w:numId="59">
    <w:abstractNumId w:val="17"/>
  </w:num>
  <w:num w:numId="60">
    <w:abstractNumId w:val="14"/>
  </w:num>
  <w:num w:numId="61">
    <w:abstractNumId w:val="38"/>
  </w:num>
  <w:num w:numId="62">
    <w:abstractNumId w:val="8"/>
  </w:num>
  <w:num w:numId="63">
    <w:abstractNumId w:val="23"/>
  </w:num>
  <w:num w:numId="64">
    <w:abstractNumId w:val="33"/>
  </w:num>
  <w:num w:numId="65">
    <w:abstractNumId w:val="33"/>
  </w:num>
  <w:num w:numId="66">
    <w:abstractNumId w:val="33"/>
  </w:num>
  <w:num w:numId="67">
    <w:abstractNumId w:val="33"/>
  </w:num>
  <w:num w:numId="68">
    <w:abstractNumId w:val="33"/>
  </w:num>
  <w:num w:numId="69">
    <w:abstractNumId w:val="33"/>
  </w:num>
  <w:num w:numId="70">
    <w:abstractNumId w:val="33"/>
  </w:num>
  <w:num w:numId="71">
    <w:abstractNumId w:val="33"/>
  </w:num>
  <w:num w:numId="72">
    <w:abstractNumId w:val="33"/>
  </w:num>
  <w:num w:numId="73">
    <w:abstractNumId w:val="3"/>
  </w:num>
  <w:num w:numId="74">
    <w:abstractNumId w:val="19"/>
  </w:num>
  <w:num w:numId="75">
    <w:abstractNumId w:val="41"/>
  </w:num>
  <w:num w:numId="76">
    <w:abstractNumId w:val="40"/>
  </w:num>
  <w:num w:numId="77">
    <w:abstractNumId w:val="42"/>
  </w:num>
  <w:num w:numId="78">
    <w:abstractNumId w:val="15"/>
  </w:num>
  <w:num w:numId="79">
    <w:abstractNumId w:val="33"/>
  </w:num>
  <w:num w:numId="80">
    <w:abstractNumId w:val="33"/>
  </w:num>
  <w:num w:numId="81">
    <w:abstractNumId w:val="33"/>
  </w:num>
  <w:num w:numId="82">
    <w:abstractNumId w:val="3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6F52"/>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699"/>
    <w:rsid w:val="00023C29"/>
    <w:rsid w:val="000240F5"/>
    <w:rsid w:val="000242B0"/>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69D"/>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38CA"/>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70E"/>
    <w:rsid w:val="000E0F97"/>
    <w:rsid w:val="000E14B9"/>
    <w:rsid w:val="000E182B"/>
    <w:rsid w:val="000E19C4"/>
    <w:rsid w:val="000E1C52"/>
    <w:rsid w:val="000E1E8E"/>
    <w:rsid w:val="000E279B"/>
    <w:rsid w:val="000E297C"/>
    <w:rsid w:val="000E2A4C"/>
    <w:rsid w:val="000E3075"/>
    <w:rsid w:val="000E32B4"/>
    <w:rsid w:val="000E3358"/>
    <w:rsid w:val="000E33B7"/>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0621"/>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8E5"/>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2E5"/>
    <w:rsid w:val="00140608"/>
    <w:rsid w:val="0014073C"/>
    <w:rsid w:val="00140762"/>
    <w:rsid w:val="00140C52"/>
    <w:rsid w:val="00140E5E"/>
    <w:rsid w:val="00141062"/>
    <w:rsid w:val="001410F1"/>
    <w:rsid w:val="001411F6"/>
    <w:rsid w:val="0014132A"/>
    <w:rsid w:val="00141807"/>
    <w:rsid w:val="00141865"/>
    <w:rsid w:val="001418FE"/>
    <w:rsid w:val="00141E46"/>
    <w:rsid w:val="0014206B"/>
    <w:rsid w:val="00142093"/>
    <w:rsid w:val="0014226D"/>
    <w:rsid w:val="0014249F"/>
    <w:rsid w:val="00142E42"/>
    <w:rsid w:val="001433C9"/>
    <w:rsid w:val="00143523"/>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A1"/>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53A"/>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853"/>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73F"/>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B9"/>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08FD"/>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B62"/>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E2"/>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6D"/>
    <w:rsid w:val="002B6E52"/>
    <w:rsid w:val="002B6EC5"/>
    <w:rsid w:val="002B712C"/>
    <w:rsid w:val="002B74EC"/>
    <w:rsid w:val="002B755E"/>
    <w:rsid w:val="002B783E"/>
    <w:rsid w:val="002B79B1"/>
    <w:rsid w:val="002C0017"/>
    <w:rsid w:val="002C04C2"/>
    <w:rsid w:val="002C0818"/>
    <w:rsid w:val="002C08D3"/>
    <w:rsid w:val="002C0CEA"/>
    <w:rsid w:val="002C0D09"/>
    <w:rsid w:val="002C0DD0"/>
    <w:rsid w:val="002C0E0A"/>
    <w:rsid w:val="002C0E55"/>
    <w:rsid w:val="002C1C99"/>
    <w:rsid w:val="002C1DF1"/>
    <w:rsid w:val="002C203A"/>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300D"/>
    <w:rsid w:val="002F3CC3"/>
    <w:rsid w:val="002F3D60"/>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6D"/>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E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07FD9"/>
    <w:rsid w:val="00410071"/>
    <w:rsid w:val="004101A0"/>
    <w:rsid w:val="0041029D"/>
    <w:rsid w:val="00410828"/>
    <w:rsid w:val="00410A97"/>
    <w:rsid w:val="00410B9D"/>
    <w:rsid w:val="00410C41"/>
    <w:rsid w:val="00410CD7"/>
    <w:rsid w:val="00411230"/>
    <w:rsid w:val="00411233"/>
    <w:rsid w:val="00411597"/>
    <w:rsid w:val="00411735"/>
    <w:rsid w:val="004118C9"/>
    <w:rsid w:val="0041195D"/>
    <w:rsid w:val="00411B2B"/>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4F7"/>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6F"/>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D0E"/>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C"/>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DD5"/>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20E"/>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27F3B"/>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B6"/>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18B1"/>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9AA"/>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9C8"/>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3FA"/>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0ED"/>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7A4"/>
    <w:rsid w:val="007B7832"/>
    <w:rsid w:val="007B79EE"/>
    <w:rsid w:val="007B7A3B"/>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D5E"/>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82"/>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7D2"/>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5D"/>
    <w:rsid w:val="0087305B"/>
    <w:rsid w:val="008734E7"/>
    <w:rsid w:val="008738D3"/>
    <w:rsid w:val="00873BF0"/>
    <w:rsid w:val="0087408D"/>
    <w:rsid w:val="00874446"/>
    <w:rsid w:val="00874612"/>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D4E"/>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13"/>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941"/>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F3D"/>
    <w:rsid w:val="008F6188"/>
    <w:rsid w:val="008F61EB"/>
    <w:rsid w:val="008F6649"/>
    <w:rsid w:val="008F6CD1"/>
    <w:rsid w:val="008F73AD"/>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1C"/>
    <w:rsid w:val="009401A4"/>
    <w:rsid w:val="009401CB"/>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903"/>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5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B6E"/>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27"/>
    <w:rsid w:val="00B6353B"/>
    <w:rsid w:val="00B635D6"/>
    <w:rsid w:val="00B63870"/>
    <w:rsid w:val="00B6394B"/>
    <w:rsid w:val="00B63E3D"/>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6980"/>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5F3E"/>
    <w:rsid w:val="00BC600D"/>
    <w:rsid w:val="00BC6064"/>
    <w:rsid w:val="00BC620A"/>
    <w:rsid w:val="00BC6BDE"/>
    <w:rsid w:val="00BC6F93"/>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4F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1C4"/>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04"/>
    <w:rsid w:val="00C60C1C"/>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0A"/>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4BA0"/>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3BDF"/>
    <w:rsid w:val="00C945C2"/>
    <w:rsid w:val="00C945EC"/>
    <w:rsid w:val="00C94C81"/>
    <w:rsid w:val="00C94E45"/>
    <w:rsid w:val="00C95300"/>
    <w:rsid w:val="00C9530F"/>
    <w:rsid w:val="00C95445"/>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8B5"/>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3E"/>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71"/>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2EC"/>
    <w:rsid w:val="00D165EE"/>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3EE8"/>
    <w:rsid w:val="00D440D2"/>
    <w:rsid w:val="00D4429F"/>
    <w:rsid w:val="00D44336"/>
    <w:rsid w:val="00D4446F"/>
    <w:rsid w:val="00D448BD"/>
    <w:rsid w:val="00D44A5C"/>
    <w:rsid w:val="00D45331"/>
    <w:rsid w:val="00D45581"/>
    <w:rsid w:val="00D45817"/>
    <w:rsid w:val="00D45838"/>
    <w:rsid w:val="00D45994"/>
    <w:rsid w:val="00D45BC0"/>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B15"/>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6C2F"/>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2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E0"/>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E16"/>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7CE"/>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1FD7"/>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023"/>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3F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27"/>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1436708">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27938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091283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BA03A1-D2CD-4A7A-B385-A440B684FC83}">
  <ds:schemaRefs>
    <ds:schemaRef ds:uri="http://schemas.openxmlformats.org/officeDocument/2006/bibliography"/>
  </ds:schemaRefs>
</ds:datastoreItem>
</file>

<file path=customXml/itemProps6.xml><?xml version="1.0" encoding="utf-8"?>
<ds:datastoreItem xmlns:ds="http://schemas.openxmlformats.org/officeDocument/2006/customXml" ds:itemID="{F340AFA3-1483-4772-BE7D-4D730222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11264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7</cp:revision>
  <cp:lastPrinted>2016-05-08T07:33:00Z</cp:lastPrinted>
  <dcterms:created xsi:type="dcterms:W3CDTF">2019-05-03T10:24:00Z</dcterms:created>
  <dcterms:modified xsi:type="dcterms:W3CDTF">2019-05-03T14:54:00Z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cc980512-73df-47c1-8ad9-5f7f885f4ffc</vt:lpwstr>
  </property>
  <property fmtid="{D5CDD505-2E9C-101B-9397-08002B2CF9AE}" pid="6" name="CTP_TimeStamp">
    <vt:lpwstr>2019-05-03 12:14:44Z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